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758" w:rsidRPr="00E521AD" w:rsidRDefault="004E1758" w:rsidP="00E521AD">
      <w:pPr>
        <w:jc w:val="center"/>
        <w:rPr>
          <w:b/>
          <w:sz w:val="28"/>
          <w:szCs w:val="28"/>
          <w:u w:val="single"/>
        </w:rPr>
      </w:pPr>
      <w:r>
        <w:rPr>
          <w:b/>
          <w:sz w:val="28"/>
          <w:szCs w:val="28"/>
          <w:u w:val="single"/>
        </w:rPr>
        <w:t>ADM Exam Review</w:t>
      </w:r>
    </w:p>
    <w:p w:rsidR="004E1758" w:rsidRDefault="004E1758" w:rsidP="0014520C">
      <w:pPr>
        <w:rPr>
          <w:b/>
        </w:rPr>
      </w:pPr>
    </w:p>
    <w:p w:rsidR="004E1758" w:rsidRPr="001564E9" w:rsidRDefault="004E1758" w:rsidP="0014520C">
      <w:pPr>
        <w:rPr>
          <w:b/>
        </w:rPr>
      </w:pPr>
      <w:r w:rsidRPr="001564E9">
        <w:rPr>
          <w:b/>
          <w:u w:val="single"/>
        </w:rPr>
        <w:t>M</w:t>
      </w:r>
      <w:r>
        <w:rPr>
          <w:b/>
          <w:u w:val="single"/>
        </w:rPr>
        <w:t xml:space="preserve">anagers and Managing </w:t>
      </w:r>
    </w:p>
    <w:p w:rsidR="004E1758" w:rsidRDefault="004E1758" w:rsidP="0014520C"/>
    <w:p w:rsidR="004E1758" w:rsidRPr="004112D8" w:rsidRDefault="004E1758" w:rsidP="0014520C">
      <w:r w:rsidRPr="00337220">
        <w:rPr>
          <w:b/>
          <w:i/>
        </w:rPr>
        <w:t>Management</w:t>
      </w:r>
      <w:r>
        <w:rPr>
          <w:b/>
          <w:i/>
        </w:rPr>
        <w:t xml:space="preserve"> </w:t>
      </w:r>
      <w:r>
        <w:t xml:space="preserve">takes place in organizations, which are collections of people who work together and coordinate their actions to achieve a wide variety of goals. </w:t>
      </w:r>
      <w:r>
        <w:rPr>
          <w:b/>
          <w:i/>
        </w:rPr>
        <w:t>Management</w:t>
      </w:r>
      <w:r>
        <w:t xml:space="preserve"> is the planning, organizing, leading, and controlling of resources to achieve goals effectively and efficiently. </w:t>
      </w:r>
    </w:p>
    <w:p w:rsidR="004E1758" w:rsidRDefault="004E1758" w:rsidP="0014520C"/>
    <w:p w:rsidR="004E1758" w:rsidRDefault="004E1758" w:rsidP="0014520C">
      <w:pPr>
        <w:numPr>
          <w:ilvl w:val="0"/>
          <w:numId w:val="1"/>
        </w:numPr>
      </w:pPr>
      <w:r>
        <w:t>80%-85% of time spent working with others</w:t>
      </w:r>
    </w:p>
    <w:p w:rsidR="004E1758" w:rsidRDefault="004E1758" w:rsidP="0014520C">
      <w:pPr>
        <w:numPr>
          <w:ilvl w:val="0"/>
          <w:numId w:val="1"/>
        </w:numPr>
      </w:pPr>
      <w:r>
        <w:t>Managers must learn how to delegate. Delegation of authority and responsibility.</w:t>
      </w:r>
    </w:p>
    <w:p w:rsidR="004E1758" w:rsidRDefault="004E1758" w:rsidP="0014520C">
      <w:pPr>
        <w:numPr>
          <w:ilvl w:val="0"/>
          <w:numId w:val="1"/>
        </w:numPr>
      </w:pPr>
      <w:r>
        <w:t>Whole is greater than the sum of its parts.</w:t>
      </w:r>
    </w:p>
    <w:p w:rsidR="004E1758" w:rsidRDefault="004E1758" w:rsidP="0014520C">
      <w:pPr>
        <w:numPr>
          <w:ilvl w:val="0"/>
          <w:numId w:val="1"/>
        </w:numPr>
      </w:pPr>
      <w:r>
        <w:t>Goals: long-term desired result. To be achieved 10-15 years from now</w:t>
      </w:r>
    </w:p>
    <w:p w:rsidR="004E1758" w:rsidRDefault="004E1758" w:rsidP="0014520C">
      <w:pPr>
        <w:numPr>
          <w:ilvl w:val="0"/>
          <w:numId w:val="1"/>
        </w:numPr>
      </w:pPr>
      <w:r>
        <w:t>Objective: steps to reach the goal</w:t>
      </w:r>
    </w:p>
    <w:p w:rsidR="004E1758" w:rsidRDefault="004E1758" w:rsidP="0014520C"/>
    <w:p w:rsidR="004E1758" w:rsidRDefault="004E1758" w:rsidP="0014520C">
      <w:smartTag w:uri="urn:schemas-microsoft-com:office:smarttags" w:element="place">
        <w:r w:rsidRPr="00337220">
          <w:rPr>
            <w:b/>
            <w:i/>
          </w:rPr>
          <w:t>Mission</w:t>
        </w:r>
      </w:smartTag>
      <w:r w:rsidRPr="00337220">
        <w:rPr>
          <w:b/>
          <w:i/>
        </w:rPr>
        <w:t xml:space="preserve"> Statement (Philosophy)</w:t>
      </w:r>
      <w:r w:rsidRPr="00337220">
        <w:rPr>
          <w:b/>
        </w:rPr>
        <w:t>:</w:t>
      </w:r>
      <w:r>
        <w:t xml:space="preserve"> What its purpose is. What it is there to do. It is long-term. It can change over the long-term, but not every days. Way to achieve the mission may change annually, but the philosophy never changes. Ex. Police force – “To Serve and Protect” – carried out differently worldwide.</w:t>
      </w:r>
    </w:p>
    <w:p w:rsidR="004E1758" w:rsidRPr="00B6628F" w:rsidRDefault="004E1758" w:rsidP="0014520C">
      <w:pPr>
        <w:rPr>
          <w:b/>
          <w:i/>
        </w:rPr>
      </w:pPr>
    </w:p>
    <w:p w:rsidR="004E1758" w:rsidRPr="00B6628F" w:rsidRDefault="004E1758" w:rsidP="0014520C">
      <w:pPr>
        <w:rPr>
          <w:b/>
          <w:i/>
        </w:rPr>
      </w:pPr>
      <w:r w:rsidRPr="00B6628F">
        <w:rPr>
          <w:b/>
          <w:i/>
        </w:rPr>
        <w:t>Mission Statement depends on….</w:t>
      </w:r>
    </w:p>
    <w:p w:rsidR="004E1758" w:rsidRDefault="004E1758" w:rsidP="0014520C">
      <w:pPr>
        <w:numPr>
          <w:ilvl w:val="0"/>
          <w:numId w:val="1"/>
        </w:numPr>
      </w:pPr>
      <w:r>
        <w:t>Competition</w:t>
      </w:r>
    </w:p>
    <w:p w:rsidR="004E1758" w:rsidRDefault="004E1758" w:rsidP="0014520C">
      <w:pPr>
        <w:numPr>
          <w:ilvl w:val="0"/>
          <w:numId w:val="1"/>
        </w:numPr>
      </w:pPr>
      <w:r>
        <w:t>Market demand</w:t>
      </w:r>
    </w:p>
    <w:p w:rsidR="004E1758" w:rsidRDefault="004E1758" w:rsidP="0014520C">
      <w:pPr>
        <w:numPr>
          <w:ilvl w:val="0"/>
          <w:numId w:val="1"/>
        </w:numPr>
      </w:pPr>
      <w:r>
        <w:t>Economy (interest rates, inflation)</w:t>
      </w:r>
    </w:p>
    <w:p w:rsidR="004E1758" w:rsidRDefault="004E1758" w:rsidP="0014520C">
      <w:pPr>
        <w:numPr>
          <w:ilvl w:val="0"/>
          <w:numId w:val="1"/>
        </w:numPr>
      </w:pPr>
      <w:r>
        <w:t>Culture (way society thinks, morals, issues, social acceptability)</w:t>
      </w:r>
    </w:p>
    <w:p w:rsidR="004E1758" w:rsidRDefault="004E1758" w:rsidP="0014520C">
      <w:pPr>
        <w:numPr>
          <w:ilvl w:val="0"/>
          <w:numId w:val="1"/>
        </w:numPr>
      </w:pPr>
      <w:r>
        <w:t>Political</w:t>
      </w:r>
    </w:p>
    <w:p w:rsidR="004E1758" w:rsidRDefault="004E1758" w:rsidP="0014520C">
      <w:pPr>
        <w:numPr>
          <w:ilvl w:val="0"/>
          <w:numId w:val="1"/>
        </w:numPr>
      </w:pPr>
      <w:r>
        <w:t>Legal (laws, rules of conduct)</w:t>
      </w:r>
    </w:p>
    <w:p w:rsidR="004E1758" w:rsidRDefault="004E1758" w:rsidP="0014520C">
      <w:pPr>
        <w:numPr>
          <w:ilvl w:val="0"/>
          <w:numId w:val="1"/>
        </w:numPr>
      </w:pPr>
      <w:r>
        <w:t>Technology</w:t>
      </w:r>
    </w:p>
    <w:p w:rsidR="004E1758" w:rsidRDefault="004E1758" w:rsidP="0014520C">
      <w:pPr>
        <w:numPr>
          <w:ilvl w:val="0"/>
          <w:numId w:val="1"/>
        </w:numPr>
      </w:pPr>
      <w:r>
        <w:t>Resources</w:t>
      </w:r>
    </w:p>
    <w:p w:rsidR="004E1758" w:rsidRDefault="004E1758" w:rsidP="0014520C"/>
    <w:p w:rsidR="004E1758" w:rsidRDefault="004E1758" w:rsidP="0014520C">
      <w:pPr>
        <w:rPr>
          <w:b/>
          <w:i/>
        </w:rPr>
      </w:pPr>
      <w:r>
        <w:rPr>
          <w:b/>
          <w:i/>
        </w:rPr>
        <w:t xml:space="preserve">Goal (long-tern desired result): </w:t>
      </w:r>
    </w:p>
    <w:p w:rsidR="004E1758" w:rsidRDefault="004E1758" w:rsidP="0014520C">
      <w:pPr>
        <w:numPr>
          <w:ilvl w:val="0"/>
          <w:numId w:val="1"/>
        </w:numPr>
      </w:pPr>
      <w:r>
        <w:t>reasonably attainable but also challenging/motivating/exciting</w:t>
      </w:r>
    </w:p>
    <w:p w:rsidR="004E1758" w:rsidRDefault="004E1758" w:rsidP="0014520C">
      <w:pPr>
        <w:numPr>
          <w:ilvl w:val="0"/>
          <w:numId w:val="1"/>
        </w:numPr>
      </w:pPr>
      <w:r>
        <w:t>measurable to check progress</w:t>
      </w:r>
    </w:p>
    <w:p w:rsidR="004E1758" w:rsidRDefault="004E1758" w:rsidP="0014520C">
      <w:pPr>
        <w:numPr>
          <w:ilvl w:val="0"/>
          <w:numId w:val="1"/>
        </w:numPr>
      </w:pPr>
      <w:r>
        <w:t xml:space="preserve">specific </w:t>
      </w:r>
    </w:p>
    <w:p w:rsidR="004E1758" w:rsidRDefault="004E1758" w:rsidP="0014520C">
      <w:pPr>
        <w:numPr>
          <w:ilvl w:val="0"/>
          <w:numId w:val="1"/>
        </w:numPr>
      </w:pPr>
      <w:r>
        <w:t>timeframe</w:t>
      </w:r>
    </w:p>
    <w:p w:rsidR="004E1758" w:rsidRDefault="004E1758" w:rsidP="0014520C">
      <w:pPr>
        <w:numPr>
          <w:ilvl w:val="0"/>
          <w:numId w:val="1"/>
        </w:numPr>
      </w:pPr>
      <w:r>
        <w:t>Objective: short-term steps to reach long-term goal. E.g. Goal to lose 100 lbs. Objective is to lose 2 lbs a week.</w:t>
      </w:r>
    </w:p>
    <w:p w:rsidR="004E1758" w:rsidRDefault="004E1758" w:rsidP="0014520C">
      <w:pPr>
        <w:numPr>
          <w:ilvl w:val="0"/>
          <w:numId w:val="1"/>
        </w:numPr>
      </w:pPr>
      <w:r>
        <w:t>Set by people who are responsible of achieving</w:t>
      </w:r>
    </w:p>
    <w:p w:rsidR="004E1758" w:rsidRDefault="004E1758" w:rsidP="0014520C">
      <w:pPr>
        <w:numPr>
          <w:ilvl w:val="0"/>
          <w:numId w:val="1"/>
        </w:numPr>
      </w:pPr>
      <w:r>
        <w:t>Performance appraisal system</w:t>
      </w:r>
      <w:r>
        <w:br/>
      </w:r>
    </w:p>
    <w:p w:rsidR="004E1758" w:rsidRDefault="004E1758" w:rsidP="003A1B73">
      <w:pPr>
        <w:jc w:val="center"/>
      </w:pPr>
    </w:p>
    <w:p w:rsidR="004E1758" w:rsidRDefault="004E1758" w:rsidP="00CF0D02">
      <w:pPr>
        <w:rPr>
          <w:b/>
          <w:i/>
        </w:rPr>
      </w:pPr>
      <w:r>
        <w:rPr>
          <w:b/>
          <w:i/>
        </w:rPr>
        <w:t>Efficiency, Effectiveness, and Performance in an Organization</w:t>
      </w:r>
    </w:p>
    <w:p w:rsidR="004E1758" w:rsidRDefault="004E1758" w:rsidP="003A1B73">
      <w:pPr>
        <w:jc w:val="center"/>
        <w:rPr>
          <w:b/>
          <w:i/>
        </w:rPr>
      </w:pPr>
    </w:p>
    <w:tbl>
      <w:tblPr>
        <w:tblW w:w="0" w:type="auto"/>
        <w:tblLook w:val="01E0"/>
      </w:tblPr>
      <w:tblGrid>
        <w:gridCol w:w="2448"/>
        <w:gridCol w:w="6408"/>
      </w:tblGrid>
      <w:tr w:rsidR="004E1758" w:rsidRPr="0030529D" w:rsidTr="00D37396">
        <w:trPr>
          <w:trHeight w:val="430"/>
        </w:trPr>
        <w:tc>
          <w:tcPr>
            <w:tcW w:w="8856" w:type="dxa"/>
            <w:gridSpan w:val="2"/>
          </w:tcPr>
          <w:p w:rsidR="004E1758" w:rsidRPr="0030529D" w:rsidRDefault="004E1758" w:rsidP="00D37396">
            <w:pPr>
              <w:spacing w:line="276" w:lineRule="auto"/>
              <w:jc w:val="center"/>
              <w:rPr>
                <w:rFonts w:ascii="Arial" w:hAnsi="Arial" w:cs="Arial"/>
                <w:b/>
                <w:caps/>
                <w:sz w:val="20"/>
                <w:szCs w:val="20"/>
              </w:rPr>
            </w:pPr>
            <w:r w:rsidRPr="0030529D">
              <w:rPr>
                <w:rFonts w:ascii="Arial" w:hAnsi="Arial" w:cs="Arial"/>
                <w:b/>
                <w:caps/>
                <w:sz w:val="20"/>
                <w:szCs w:val="20"/>
              </w:rPr>
              <w:t>3 ways to measure managerial PERFORMANCE by drucker</w:t>
            </w:r>
          </w:p>
        </w:tc>
      </w:tr>
      <w:tr w:rsidR="004E1758" w:rsidRPr="0030529D" w:rsidTr="00D37396">
        <w:tc>
          <w:tcPr>
            <w:tcW w:w="2448" w:type="dxa"/>
            <w:vAlign w:val="center"/>
          </w:tcPr>
          <w:p w:rsidR="004E1758" w:rsidRPr="0030529D" w:rsidRDefault="004E1758" w:rsidP="00D37396">
            <w:pPr>
              <w:spacing w:line="276" w:lineRule="auto"/>
              <w:jc w:val="center"/>
              <w:rPr>
                <w:rFonts w:ascii="Arial" w:hAnsi="Arial" w:cs="Arial"/>
                <w:caps/>
                <w:sz w:val="20"/>
                <w:szCs w:val="20"/>
              </w:rPr>
            </w:pPr>
            <w:r w:rsidRPr="0030529D">
              <w:rPr>
                <w:rFonts w:ascii="Arial" w:hAnsi="Arial" w:cs="Arial"/>
                <w:caps/>
                <w:sz w:val="20"/>
                <w:szCs w:val="20"/>
              </w:rPr>
              <w:t>economy</w:t>
            </w:r>
          </w:p>
        </w:tc>
        <w:tc>
          <w:tcPr>
            <w:tcW w:w="6408" w:type="dxa"/>
          </w:tcPr>
          <w:p w:rsidR="004E1758" w:rsidRPr="0030529D" w:rsidRDefault="004E1758" w:rsidP="00D37396">
            <w:pPr>
              <w:spacing w:line="276" w:lineRule="auto"/>
              <w:rPr>
                <w:rFonts w:ascii="Arial" w:hAnsi="Arial" w:cs="Arial"/>
                <w:sz w:val="20"/>
                <w:szCs w:val="20"/>
              </w:rPr>
            </w:pPr>
            <w:r w:rsidRPr="0030529D">
              <w:rPr>
                <w:rFonts w:ascii="Arial" w:hAnsi="Arial" w:cs="Arial"/>
                <w:sz w:val="20"/>
                <w:szCs w:val="20"/>
              </w:rPr>
              <w:t>The terms and conditions under which human an material resources are acquired</w:t>
            </w:r>
          </w:p>
        </w:tc>
      </w:tr>
      <w:tr w:rsidR="004E1758" w:rsidRPr="0030529D" w:rsidTr="00D37396">
        <w:trPr>
          <w:trHeight w:val="129"/>
        </w:trPr>
        <w:tc>
          <w:tcPr>
            <w:tcW w:w="2448" w:type="dxa"/>
            <w:vAlign w:val="center"/>
          </w:tcPr>
          <w:p w:rsidR="004E1758" w:rsidRPr="0030529D" w:rsidRDefault="004E1758" w:rsidP="00D37396">
            <w:pPr>
              <w:spacing w:line="276" w:lineRule="auto"/>
              <w:jc w:val="center"/>
              <w:rPr>
                <w:rFonts w:ascii="Arial" w:hAnsi="Arial" w:cs="Arial"/>
                <w:caps/>
                <w:sz w:val="20"/>
                <w:szCs w:val="20"/>
              </w:rPr>
            </w:pPr>
            <w:r w:rsidRPr="0030529D">
              <w:rPr>
                <w:rFonts w:ascii="Arial" w:hAnsi="Arial" w:cs="Arial"/>
                <w:caps/>
                <w:sz w:val="20"/>
                <w:szCs w:val="20"/>
              </w:rPr>
              <w:t>efficiency</w:t>
            </w:r>
          </w:p>
        </w:tc>
        <w:tc>
          <w:tcPr>
            <w:tcW w:w="6408" w:type="dxa"/>
          </w:tcPr>
          <w:p w:rsidR="004E1758" w:rsidRPr="0030529D" w:rsidRDefault="004E1758" w:rsidP="00D37396">
            <w:pPr>
              <w:spacing w:line="276" w:lineRule="auto"/>
              <w:rPr>
                <w:rFonts w:ascii="Arial" w:hAnsi="Arial" w:cs="Arial"/>
                <w:sz w:val="20"/>
                <w:szCs w:val="20"/>
              </w:rPr>
            </w:pPr>
            <w:r w:rsidRPr="0030529D">
              <w:rPr>
                <w:rFonts w:ascii="Arial" w:hAnsi="Arial" w:cs="Arial"/>
                <w:sz w:val="20"/>
                <w:szCs w:val="20"/>
              </w:rPr>
              <w:t>The amount of resources incurred to produce goods and services</w:t>
            </w:r>
          </w:p>
        </w:tc>
      </w:tr>
      <w:tr w:rsidR="004E1758" w:rsidRPr="0030529D" w:rsidTr="00D37396">
        <w:tc>
          <w:tcPr>
            <w:tcW w:w="2448" w:type="dxa"/>
            <w:vAlign w:val="center"/>
          </w:tcPr>
          <w:p w:rsidR="004E1758" w:rsidRPr="0030529D" w:rsidRDefault="004E1758" w:rsidP="00D37396">
            <w:pPr>
              <w:spacing w:line="276" w:lineRule="auto"/>
              <w:jc w:val="center"/>
              <w:rPr>
                <w:rFonts w:ascii="Arial" w:hAnsi="Arial" w:cs="Arial"/>
                <w:caps/>
                <w:sz w:val="20"/>
                <w:szCs w:val="20"/>
              </w:rPr>
            </w:pPr>
            <w:r w:rsidRPr="0030529D">
              <w:rPr>
                <w:rFonts w:ascii="Arial" w:hAnsi="Arial" w:cs="Arial"/>
                <w:caps/>
                <w:sz w:val="20"/>
                <w:szCs w:val="20"/>
              </w:rPr>
              <w:t>effectiveness</w:t>
            </w:r>
          </w:p>
        </w:tc>
        <w:tc>
          <w:tcPr>
            <w:tcW w:w="6408" w:type="dxa"/>
          </w:tcPr>
          <w:p w:rsidR="004E1758" w:rsidRPr="0030529D" w:rsidRDefault="004E1758" w:rsidP="00D37396">
            <w:pPr>
              <w:spacing w:line="276" w:lineRule="auto"/>
              <w:rPr>
                <w:rFonts w:ascii="Arial" w:hAnsi="Arial" w:cs="Arial"/>
                <w:sz w:val="20"/>
                <w:szCs w:val="20"/>
              </w:rPr>
            </w:pPr>
            <w:r w:rsidRPr="0030529D">
              <w:rPr>
                <w:rFonts w:ascii="Arial" w:hAnsi="Arial" w:cs="Arial"/>
                <w:sz w:val="20"/>
                <w:szCs w:val="20"/>
              </w:rPr>
              <w:t>How well is the organization is doing in meeting its goals</w:t>
            </w:r>
          </w:p>
        </w:tc>
      </w:tr>
    </w:tbl>
    <w:p w:rsidR="004E1758" w:rsidRDefault="004E1758" w:rsidP="009D48E3">
      <w:pPr>
        <w:rPr>
          <w:b/>
          <w:i/>
        </w:rPr>
      </w:pPr>
    </w:p>
    <w:tbl>
      <w:tblPr>
        <w:tblW w:w="0" w:type="auto"/>
        <w:tblLook w:val="01E0"/>
      </w:tblPr>
      <w:tblGrid>
        <w:gridCol w:w="2448"/>
        <w:gridCol w:w="6408"/>
      </w:tblGrid>
      <w:tr w:rsidR="004E1758" w:rsidRPr="0030529D">
        <w:tc>
          <w:tcPr>
            <w:tcW w:w="8856" w:type="dxa"/>
            <w:gridSpan w:val="2"/>
          </w:tcPr>
          <w:p w:rsidR="004E1758" w:rsidRPr="0030529D" w:rsidRDefault="004E1758" w:rsidP="009D48E3">
            <w:pPr>
              <w:spacing w:line="276" w:lineRule="auto"/>
              <w:jc w:val="center"/>
              <w:rPr>
                <w:rFonts w:ascii="Arial" w:hAnsi="Arial" w:cs="Arial"/>
                <w:b/>
                <w:caps/>
                <w:sz w:val="20"/>
                <w:szCs w:val="20"/>
              </w:rPr>
            </w:pPr>
            <w:r w:rsidRPr="0030529D">
              <w:rPr>
                <w:rFonts w:ascii="Arial" w:hAnsi="Arial" w:cs="Arial"/>
                <w:b/>
                <w:caps/>
                <w:sz w:val="20"/>
                <w:szCs w:val="20"/>
              </w:rPr>
              <w:t>Efficiency vs Effectiveness</w:t>
            </w:r>
          </w:p>
        </w:tc>
      </w:tr>
      <w:tr w:rsidR="004E1758" w:rsidRPr="0030529D">
        <w:tc>
          <w:tcPr>
            <w:tcW w:w="2448" w:type="dxa"/>
            <w:vAlign w:val="center"/>
          </w:tcPr>
          <w:p w:rsidR="004E1758" w:rsidRPr="0030529D" w:rsidRDefault="004E1758" w:rsidP="009D48E3">
            <w:pPr>
              <w:spacing w:line="276" w:lineRule="auto"/>
              <w:jc w:val="center"/>
              <w:rPr>
                <w:rFonts w:ascii="Arial" w:hAnsi="Arial" w:cs="Arial"/>
                <w:caps/>
                <w:sz w:val="20"/>
                <w:szCs w:val="20"/>
              </w:rPr>
            </w:pPr>
            <w:r w:rsidRPr="0030529D">
              <w:rPr>
                <w:rFonts w:ascii="Arial" w:hAnsi="Arial" w:cs="Arial"/>
                <w:caps/>
                <w:sz w:val="20"/>
                <w:szCs w:val="20"/>
              </w:rPr>
              <w:t>Low Efficiency + Low Effectiveness</w:t>
            </w:r>
          </w:p>
        </w:tc>
        <w:tc>
          <w:tcPr>
            <w:tcW w:w="6408" w:type="dxa"/>
          </w:tcPr>
          <w:p w:rsidR="004E1758" w:rsidRPr="0030529D" w:rsidRDefault="004E1758" w:rsidP="009D48E3">
            <w:pPr>
              <w:spacing w:line="276" w:lineRule="auto"/>
              <w:rPr>
                <w:rFonts w:ascii="Arial" w:hAnsi="Arial" w:cs="Arial"/>
                <w:sz w:val="20"/>
                <w:szCs w:val="20"/>
              </w:rPr>
            </w:pPr>
            <w:r w:rsidRPr="0030529D">
              <w:rPr>
                <w:rFonts w:ascii="Arial" w:hAnsi="Arial" w:cs="Arial"/>
                <w:sz w:val="20"/>
                <w:szCs w:val="20"/>
              </w:rPr>
              <w:t xml:space="preserve">Managers choose wrong goals to pursue and make poor use of resources </w:t>
            </w:r>
            <w:r w:rsidRPr="0030529D">
              <w:rPr>
                <w:rFonts w:ascii="Arial" w:hAnsi="Arial" w:cs="Arial"/>
                <w:i/>
                <w:sz w:val="20"/>
                <w:szCs w:val="20"/>
              </w:rPr>
              <w:t>(Crappy product that no one wants)</w:t>
            </w:r>
          </w:p>
        </w:tc>
      </w:tr>
      <w:tr w:rsidR="004E1758" w:rsidRPr="0030529D">
        <w:tc>
          <w:tcPr>
            <w:tcW w:w="2448" w:type="dxa"/>
            <w:vAlign w:val="center"/>
          </w:tcPr>
          <w:p w:rsidR="004E1758" w:rsidRPr="0030529D" w:rsidRDefault="004E1758" w:rsidP="009D48E3">
            <w:pPr>
              <w:spacing w:line="276" w:lineRule="auto"/>
              <w:jc w:val="center"/>
              <w:rPr>
                <w:rFonts w:ascii="Arial" w:hAnsi="Arial" w:cs="Arial"/>
                <w:caps/>
                <w:sz w:val="20"/>
                <w:szCs w:val="20"/>
              </w:rPr>
            </w:pPr>
            <w:r w:rsidRPr="0030529D">
              <w:rPr>
                <w:rFonts w:ascii="Arial" w:hAnsi="Arial" w:cs="Arial"/>
                <w:caps/>
                <w:sz w:val="20"/>
                <w:szCs w:val="20"/>
              </w:rPr>
              <w:t>Low efficiency + High effectiveness</w:t>
            </w:r>
          </w:p>
        </w:tc>
        <w:tc>
          <w:tcPr>
            <w:tcW w:w="6408" w:type="dxa"/>
          </w:tcPr>
          <w:p w:rsidR="004E1758" w:rsidRPr="0030529D" w:rsidRDefault="004E1758" w:rsidP="009D48E3">
            <w:pPr>
              <w:spacing w:line="276" w:lineRule="auto"/>
              <w:rPr>
                <w:rFonts w:ascii="Arial" w:hAnsi="Arial" w:cs="Arial"/>
                <w:i/>
                <w:sz w:val="20"/>
                <w:szCs w:val="20"/>
              </w:rPr>
            </w:pPr>
            <w:r w:rsidRPr="0030529D">
              <w:rPr>
                <w:rFonts w:ascii="Arial" w:hAnsi="Arial" w:cs="Arial"/>
                <w:sz w:val="20"/>
                <w:szCs w:val="20"/>
              </w:rPr>
              <w:t xml:space="preserve">Managers choose the right goals to pursue but does a poor job of using resources to achieve these goals </w:t>
            </w:r>
            <w:r w:rsidRPr="0030529D">
              <w:rPr>
                <w:rFonts w:ascii="Arial" w:hAnsi="Arial" w:cs="Arial"/>
                <w:i/>
                <w:sz w:val="20"/>
                <w:szCs w:val="20"/>
              </w:rPr>
              <w:t>(Awesome product that no one can afford)</w:t>
            </w:r>
          </w:p>
        </w:tc>
      </w:tr>
      <w:tr w:rsidR="004E1758" w:rsidRPr="0030529D">
        <w:tc>
          <w:tcPr>
            <w:tcW w:w="2448" w:type="dxa"/>
            <w:vAlign w:val="center"/>
          </w:tcPr>
          <w:p w:rsidR="004E1758" w:rsidRPr="0030529D" w:rsidRDefault="004E1758" w:rsidP="009D48E3">
            <w:pPr>
              <w:spacing w:line="276" w:lineRule="auto"/>
              <w:jc w:val="center"/>
              <w:rPr>
                <w:rFonts w:ascii="Arial" w:hAnsi="Arial" w:cs="Arial"/>
                <w:caps/>
                <w:sz w:val="20"/>
                <w:szCs w:val="20"/>
              </w:rPr>
            </w:pPr>
            <w:r w:rsidRPr="0030529D">
              <w:rPr>
                <w:rFonts w:ascii="Arial" w:hAnsi="Arial" w:cs="Arial"/>
                <w:caps/>
                <w:sz w:val="20"/>
                <w:szCs w:val="20"/>
              </w:rPr>
              <w:t>high efficiency + Low Effectiveness</w:t>
            </w:r>
          </w:p>
        </w:tc>
        <w:tc>
          <w:tcPr>
            <w:tcW w:w="6408" w:type="dxa"/>
          </w:tcPr>
          <w:p w:rsidR="004E1758" w:rsidRPr="0030529D" w:rsidRDefault="004E1758" w:rsidP="009D48E3">
            <w:pPr>
              <w:spacing w:line="276" w:lineRule="auto"/>
              <w:rPr>
                <w:rFonts w:ascii="Arial" w:hAnsi="Arial" w:cs="Arial"/>
                <w:i/>
                <w:sz w:val="20"/>
                <w:szCs w:val="20"/>
              </w:rPr>
            </w:pPr>
            <w:r w:rsidRPr="0030529D">
              <w:rPr>
                <w:rFonts w:ascii="Arial" w:hAnsi="Arial" w:cs="Arial"/>
                <w:sz w:val="20"/>
                <w:szCs w:val="20"/>
              </w:rPr>
              <w:t xml:space="preserve">Manager chooses inappropriate goals but makes good use of resources to pursue these goals </w:t>
            </w:r>
            <w:r w:rsidRPr="0030529D">
              <w:rPr>
                <w:rFonts w:ascii="Arial" w:hAnsi="Arial" w:cs="Arial"/>
                <w:i/>
                <w:sz w:val="20"/>
                <w:szCs w:val="20"/>
              </w:rPr>
              <w:t>(High quality product that no one wants)</w:t>
            </w:r>
          </w:p>
        </w:tc>
      </w:tr>
      <w:tr w:rsidR="004E1758" w:rsidRPr="0030529D">
        <w:tc>
          <w:tcPr>
            <w:tcW w:w="2448" w:type="dxa"/>
            <w:vAlign w:val="center"/>
          </w:tcPr>
          <w:p w:rsidR="004E1758" w:rsidRPr="0030529D" w:rsidRDefault="004E1758" w:rsidP="009D48E3">
            <w:pPr>
              <w:spacing w:line="276" w:lineRule="auto"/>
              <w:jc w:val="center"/>
              <w:rPr>
                <w:rFonts w:ascii="Arial" w:hAnsi="Arial" w:cs="Arial"/>
                <w:caps/>
                <w:sz w:val="20"/>
                <w:szCs w:val="20"/>
              </w:rPr>
            </w:pPr>
            <w:r w:rsidRPr="0030529D">
              <w:rPr>
                <w:rFonts w:ascii="Arial" w:hAnsi="Arial" w:cs="Arial"/>
                <w:caps/>
                <w:sz w:val="20"/>
                <w:szCs w:val="20"/>
              </w:rPr>
              <w:t>high efficiency + high effectiveness</w:t>
            </w:r>
          </w:p>
        </w:tc>
        <w:tc>
          <w:tcPr>
            <w:tcW w:w="6408" w:type="dxa"/>
          </w:tcPr>
          <w:p w:rsidR="004E1758" w:rsidRPr="0030529D" w:rsidRDefault="004E1758" w:rsidP="009D48E3">
            <w:pPr>
              <w:spacing w:line="276" w:lineRule="auto"/>
              <w:rPr>
                <w:rFonts w:ascii="Arial" w:hAnsi="Arial" w:cs="Arial"/>
                <w:i/>
                <w:sz w:val="20"/>
                <w:szCs w:val="20"/>
              </w:rPr>
            </w:pPr>
            <w:r w:rsidRPr="0030529D">
              <w:rPr>
                <w:rFonts w:ascii="Arial" w:hAnsi="Arial" w:cs="Arial"/>
                <w:sz w:val="20"/>
                <w:szCs w:val="20"/>
              </w:rPr>
              <w:t xml:space="preserve">Manager chooses the right goals to pursue and makes good use of resources to achieve these goals </w:t>
            </w:r>
            <w:r w:rsidRPr="0030529D">
              <w:rPr>
                <w:rFonts w:ascii="Arial" w:hAnsi="Arial" w:cs="Arial"/>
                <w:i/>
                <w:sz w:val="20"/>
                <w:szCs w:val="20"/>
              </w:rPr>
              <w:t>(Awesome product at awesome price)</w:t>
            </w:r>
          </w:p>
        </w:tc>
      </w:tr>
    </w:tbl>
    <w:p w:rsidR="004E1758" w:rsidRDefault="004E1758" w:rsidP="009D48E3">
      <w:pPr>
        <w:rPr>
          <w:b/>
          <w:i/>
          <w:sz w:val="28"/>
          <w:szCs w:val="28"/>
        </w:rPr>
      </w:pPr>
    </w:p>
    <w:p w:rsidR="004E1758" w:rsidRPr="00CF0D02" w:rsidRDefault="004E1758" w:rsidP="009D48E3">
      <w:pPr>
        <w:rPr>
          <w:b/>
          <w:i/>
          <w:sz w:val="28"/>
          <w:szCs w:val="28"/>
        </w:rPr>
      </w:pPr>
    </w:p>
    <w:p w:rsidR="004E1758" w:rsidRPr="00CF0D02" w:rsidRDefault="004E1758" w:rsidP="0014520C">
      <w:pPr>
        <w:rPr>
          <w:b/>
          <w:i/>
          <w:sz w:val="28"/>
          <w:szCs w:val="28"/>
        </w:rPr>
      </w:pPr>
      <w:r w:rsidRPr="00CF0D02">
        <w:rPr>
          <w:b/>
          <w:i/>
          <w:sz w:val="28"/>
          <w:szCs w:val="28"/>
        </w:rPr>
        <w:t xml:space="preserve">Four Functions of Management: </w:t>
      </w:r>
    </w:p>
    <w:p w:rsidR="004E1758" w:rsidRDefault="004E1758" w:rsidP="0014520C"/>
    <w:p w:rsidR="004E1758" w:rsidRDefault="004E1758" w:rsidP="0014520C">
      <w:r>
        <w:t xml:space="preserve">The job of management requires helping an organization by allocating the resources of the org. effectively and efficiently in order to achieve the goals. Now, how do managers accomplish this objective? They do so by performing four essential functions: planning, organizing, leading, and controlling. French manager Henri Fayol first outlined these managerial activities.  </w:t>
      </w:r>
    </w:p>
    <w:p w:rsidR="004E1758" w:rsidRDefault="004E1758" w:rsidP="0014520C"/>
    <w:p w:rsidR="004E1758" w:rsidRDefault="004E1758" w:rsidP="0014520C"/>
    <w:tbl>
      <w:tblPr>
        <w:tblW w:w="0" w:type="auto"/>
        <w:tblLook w:val="01E0"/>
      </w:tblPr>
      <w:tblGrid>
        <w:gridCol w:w="2448"/>
        <w:gridCol w:w="6408"/>
      </w:tblGrid>
      <w:tr w:rsidR="004E1758" w:rsidRPr="0030529D">
        <w:tc>
          <w:tcPr>
            <w:tcW w:w="8856" w:type="dxa"/>
            <w:gridSpan w:val="2"/>
          </w:tcPr>
          <w:p w:rsidR="004E1758" w:rsidRPr="0030529D" w:rsidRDefault="004E1758" w:rsidP="00AF7289">
            <w:pPr>
              <w:spacing w:line="276" w:lineRule="auto"/>
              <w:jc w:val="center"/>
              <w:rPr>
                <w:rFonts w:ascii="Arial" w:hAnsi="Arial" w:cs="Arial"/>
                <w:b/>
                <w:caps/>
                <w:sz w:val="20"/>
                <w:szCs w:val="20"/>
              </w:rPr>
            </w:pPr>
            <w:r w:rsidRPr="0030529D">
              <w:rPr>
                <w:rFonts w:ascii="Arial" w:hAnsi="Arial" w:cs="Arial"/>
                <w:b/>
                <w:caps/>
                <w:sz w:val="20"/>
                <w:szCs w:val="20"/>
              </w:rPr>
              <w:t>4 functions of management DEFined by fayol</w:t>
            </w:r>
          </w:p>
        </w:tc>
      </w:tr>
      <w:tr w:rsidR="004E1758" w:rsidRPr="0030529D">
        <w:tc>
          <w:tcPr>
            <w:tcW w:w="2448" w:type="dxa"/>
            <w:vAlign w:val="center"/>
          </w:tcPr>
          <w:p w:rsidR="004E1758" w:rsidRPr="0030529D" w:rsidRDefault="004E1758" w:rsidP="00AF7289">
            <w:pPr>
              <w:spacing w:line="276" w:lineRule="auto"/>
              <w:jc w:val="center"/>
              <w:rPr>
                <w:rFonts w:ascii="Arial" w:hAnsi="Arial" w:cs="Arial"/>
                <w:caps/>
                <w:sz w:val="20"/>
                <w:szCs w:val="20"/>
              </w:rPr>
            </w:pPr>
            <w:r w:rsidRPr="0030529D">
              <w:rPr>
                <w:rFonts w:ascii="Arial" w:hAnsi="Arial" w:cs="Arial"/>
                <w:caps/>
                <w:sz w:val="20"/>
                <w:szCs w:val="20"/>
              </w:rPr>
              <w:t>planning</w:t>
            </w:r>
          </w:p>
        </w:tc>
        <w:tc>
          <w:tcPr>
            <w:tcW w:w="6408" w:type="dxa"/>
          </w:tcPr>
          <w:p w:rsidR="004E1758" w:rsidRPr="0030529D" w:rsidRDefault="004E1758" w:rsidP="00AF7289">
            <w:pPr>
              <w:spacing w:line="276" w:lineRule="auto"/>
              <w:rPr>
                <w:rFonts w:ascii="Arial" w:hAnsi="Arial" w:cs="Arial"/>
                <w:sz w:val="20"/>
                <w:szCs w:val="20"/>
              </w:rPr>
            </w:pPr>
            <w:r w:rsidRPr="0030529D">
              <w:rPr>
                <w:rFonts w:ascii="Arial" w:hAnsi="Arial" w:cs="Arial"/>
                <w:sz w:val="20"/>
                <w:szCs w:val="20"/>
              </w:rPr>
              <w:t>Choose appropriate goals and best course of action</w:t>
            </w:r>
          </w:p>
        </w:tc>
      </w:tr>
      <w:tr w:rsidR="004E1758" w:rsidRPr="0030529D">
        <w:tc>
          <w:tcPr>
            <w:tcW w:w="2448" w:type="dxa"/>
            <w:vAlign w:val="center"/>
          </w:tcPr>
          <w:p w:rsidR="004E1758" w:rsidRPr="0030529D" w:rsidRDefault="004E1758" w:rsidP="00AF7289">
            <w:pPr>
              <w:spacing w:line="276" w:lineRule="auto"/>
              <w:jc w:val="center"/>
              <w:rPr>
                <w:rFonts w:ascii="Arial" w:hAnsi="Arial" w:cs="Arial"/>
                <w:caps/>
                <w:sz w:val="20"/>
                <w:szCs w:val="20"/>
              </w:rPr>
            </w:pPr>
            <w:r w:rsidRPr="0030529D">
              <w:rPr>
                <w:rFonts w:ascii="Arial" w:hAnsi="Arial" w:cs="Arial"/>
                <w:caps/>
                <w:sz w:val="20"/>
                <w:szCs w:val="20"/>
              </w:rPr>
              <w:t>organizing</w:t>
            </w:r>
          </w:p>
        </w:tc>
        <w:tc>
          <w:tcPr>
            <w:tcW w:w="6408" w:type="dxa"/>
          </w:tcPr>
          <w:p w:rsidR="004E1758" w:rsidRPr="0030529D" w:rsidRDefault="004E1758" w:rsidP="00AF7289">
            <w:pPr>
              <w:spacing w:line="276" w:lineRule="auto"/>
              <w:rPr>
                <w:rFonts w:ascii="Arial" w:hAnsi="Arial" w:cs="Arial"/>
                <w:sz w:val="20"/>
                <w:szCs w:val="20"/>
              </w:rPr>
            </w:pPr>
            <w:r w:rsidRPr="0030529D">
              <w:rPr>
                <w:rFonts w:ascii="Arial" w:hAnsi="Arial" w:cs="Arial"/>
                <w:sz w:val="20"/>
                <w:szCs w:val="20"/>
              </w:rPr>
              <w:t>Establish task and authority relationships so that people work well together</w:t>
            </w:r>
          </w:p>
        </w:tc>
      </w:tr>
      <w:tr w:rsidR="004E1758" w:rsidRPr="0030529D">
        <w:tc>
          <w:tcPr>
            <w:tcW w:w="2448" w:type="dxa"/>
            <w:vAlign w:val="center"/>
          </w:tcPr>
          <w:p w:rsidR="004E1758" w:rsidRPr="0030529D" w:rsidRDefault="004E1758" w:rsidP="00AF7289">
            <w:pPr>
              <w:spacing w:line="276" w:lineRule="auto"/>
              <w:jc w:val="center"/>
              <w:rPr>
                <w:rFonts w:ascii="Arial" w:hAnsi="Arial" w:cs="Arial"/>
                <w:caps/>
                <w:sz w:val="20"/>
                <w:szCs w:val="20"/>
              </w:rPr>
            </w:pPr>
            <w:r w:rsidRPr="0030529D">
              <w:rPr>
                <w:rFonts w:ascii="Arial" w:hAnsi="Arial" w:cs="Arial"/>
                <w:caps/>
                <w:sz w:val="20"/>
                <w:szCs w:val="20"/>
              </w:rPr>
              <w:t>leading</w:t>
            </w:r>
          </w:p>
        </w:tc>
        <w:tc>
          <w:tcPr>
            <w:tcW w:w="6408" w:type="dxa"/>
          </w:tcPr>
          <w:p w:rsidR="004E1758" w:rsidRPr="0030529D" w:rsidRDefault="004E1758" w:rsidP="00AF7289">
            <w:pPr>
              <w:spacing w:line="276" w:lineRule="auto"/>
              <w:rPr>
                <w:rFonts w:ascii="Arial" w:hAnsi="Arial" w:cs="Arial"/>
                <w:sz w:val="20"/>
                <w:szCs w:val="20"/>
              </w:rPr>
            </w:pPr>
            <w:r w:rsidRPr="0030529D">
              <w:rPr>
                <w:rFonts w:ascii="Arial" w:hAnsi="Arial" w:cs="Arial"/>
                <w:sz w:val="20"/>
                <w:szCs w:val="20"/>
              </w:rPr>
              <w:t>Motivate, coordinate and energize individuals and groups to work together</w:t>
            </w:r>
          </w:p>
        </w:tc>
      </w:tr>
      <w:tr w:rsidR="004E1758" w:rsidRPr="0030529D">
        <w:tc>
          <w:tcPr>
            <w:tcW w:w="2448" w:type="dxa"/>
            <w:vAlign w:val="center"/>
          </w:tcPr>
          <w:p w:rsidR="004E1758" w:rsidRPr="0030529D" w:rsidRDefault="004E1758" w:rsidP="00AF7289">
            <w:pPr>
              <w:spacing w:line="276" w:lineRule="auto"/>
              <w:jc w:val="center"/>
              <w:rPr>
                <w:rFonts w:ascii="Arial" w:hAnsi="Arial" w:cs="Arial"/>
                <w:caps/>
                <w:sz w:val="20"/>
                <w:szCs w:val="20"/>
              </w:rPr>
            </w:pPr>
            <w:r w:rsidRPr="0030529D">
              <w:rPr>
                <w:rFonts w:ascii="Arial" w:hAnsi="Arial" w:cs="Arial"/>
                <w:caps/>
                <w:sz w:val="20"/>
                <w:szCs w:val="20"/>
              </w:rPr>
              <w:t>controlling</w:t>
            </w:r>
          </w:p>
        </w:tc>
        <w:tc>
          <w:tcPr>
            <w:tcW w:w="6408" w:type="dxa"/>
          </w:tcPr>
          <w:p w:rsidR="004E1758" w:rsidRPr="0030529D" w:rsidRDefault="004E1758" w:rsidP="00AF7289">
            <w:pPr>
              <w:spacing w:line="276" w:lineRule="auto"/>
              <w:rPr>
                <w:rFonts w:ascii="Arial" w:hAnsi="Arial" w:cs="Arial"/>
                <w:sz w:val="20"/>
                <w:szCs w:val="20"/>
              </w:rPr>
            </w:pPr>
            <w:r w:rsidRPr="0030529D">
              <w:rPr>
                <w:rFonts w:ascii="Arial" w:hAnsi="Arial" w:cs="Arial"/>
                <w:sz w:val="20"/>
                <w:szCs w:val="20"/>
              </w:rPr>
              <w:t>Establish measuring and monitoring systems to evaluate the organization’s work</w:t>
            </w:r>
          </w:p>
        </w:tc>
      </w:tr>
    </w:tbl>
    <w:p w:rsidR="004E1758" w:rsidRDefault="004E1758" w:rsidP="0014520C">
      <w:r>
        <w:br/>
      </w:r>
    </w:p>
    <w:p w:rsidR="004E1758" w:rsidRDefault="004E1758" w:rsidP="0014520C"/>
    <w:p w:rsidR="004E1758" w:rsidRPr="00925D06" w:rsidRDefault="004E1758" w:rsidP="00CA7395">
      <w:pPr>
        <w:numPr>
          <w:ilvl w:val="0"/>
          <w:numId w:val="7"/>
        </w:numPr>
        <w:rPr>
          <w:b/>
        </w:rPr>
      </w:pPr>
      <w:r>
        <w:t xml:space="preserve">The first thing a company needs is a </w:t>
      </w:r>
      <w:r w:rsidRPr="00925D06">
        <w:rPr>
          <w:b/>
        </w:rPr>
        <w:t xml:space="preserve">vision, </w:t>
      </w:r>
      <w:r>
        <w:t xml:space="preserve">followed by a </w:t>
      </w:r>
      <w:r w:rsidRPr="00925D06">
        <w:rPr>
          <w:b/>
        </w:rPr>
        <w:t>mission statement</w:t>
      </w:r>
      <w:r>
        <w:t xml:space="preserve">, </w:t>
      </w:r>
      <w:r w:rsidRPr="00925D06">
        <w:rPr>
          <w:b/>
        </w:rPr>
        <w:t>goals</w:t>
      </w:r>
      <w:r>
        <w:t xml:space="preserve">, </w:t>
      </w:r>
      <w:r w:rsidRPr="00925D06">
        <w:rPr>
          <w:b/>
        </w:rPr>
        <w:t>objectives</w:t>
      </w:r>
      <w:r>
        <w:t xml:space="preserve">, and a </w:t>
      </w:r>
      <w:r w:rsidRPr="00925D06">
        <w:rPr>
          <w:b/>
        </w:rPr>
        <w:t>plan,</w:t>
      </w:r>
      <w:r>
        <w:t xml:space="preserve"> which leads to </w:t>
      </w:r>
      <w:r w:rsidRPr="00925D06">
        <w:rPr>
          <w:b/>
        </w:rPr>
        <w:t>organization</w:t>
      </w:r>
      <w:r>
        <w:t xml:space="preserve">, </w:t>
      </w:r>
      <w:r w:rsidRPr="00925D06">
        <w:rPr>
          <w:b/>
        </w:rPr>
        <w:t xml:space="preserve">motivation </w:t>
      </w:r>
      <w:r>
        <w:t xml:space="preserve">and </w:t>
      </w:r>
      <w:r w:rsidRPr="00925D06">
        <w:rPr>
          <w:b/>
        </w:rPr>
        <w:t>control.</w:t>
      </w:r>
      <w:r>
        <w:rPr>
          <w:b/>
        </w:rPr>
        <w:br/>
      </w:r>
      <w:r w:rsidRPr="00925D06">
        <w:rPr>
          <w:b/>
        </w:rPr>
        <w:t xml:space="preserve"> </w:t>
      </w:r>
    </w:p>
    <w:p w:rsidR="004E1758" w:rsidRDefault="004E1758" w:rsidP="00CA7395">
      <w:pPr>
        <w:numPr>
          <w:ilvl w:val="0"/>
          <w:numId w:val="7"/>
        </w:numPr>
      </w:pPr>
      <w:r>
        <w:t xml:space="preserve">There are usually 3 types of managers, first-line, middle and top. First report to middle, and middle reports to top. </w:t>
      </w:r>
      <w:r>
        <w:br/>
      </w:r>
    </w:p>
    <w:p w:rsidR="004E1758" w:rsidRDefault="004E1758" w:rsidP="00CA7395">
      <w:pPr>
        <w:numPr>
          <w:ilvl w:val="0"/>
          <w:numId w:val="7"/>
        </w:numPr>
      </w:pPr>
      <w:r>
        <w:t>The three managers are grouped into departments according to their specific job responsibilities</w:t>
      </w:r>
      <w:r>
        <w:br/>
      </w:r>
    </w:p>
    <w:p w:rsidR="004E1758" w:rsidRDefault="004E1758" w:rsidP="00CA7395">
      <w:pPr>
        <w:numPr>
          <w:ilvl w:val="0"/>
          <w:numId w:val="7"/>
        </w:numPr>
      </w:pPr>
      <w:r>
        <w:t>A department is a group of people who work together and possess similar skills or use similar resources, knowledge or tools to complete their job.</w:t>
      </w:r>
      <w:r>
        <w:br/>
      </w:r>
    </w:p>
    <w:p w:rsidR="004E1758" w:rsidRDefault="004E1758" w:rsidP="00CA7395">
      <w:pPr>
        <w:numPr>
          <w:ilvl w:val="0"/>
          <w:numId w:val="7"/>
        </w:numPr>
      </w:pPr>
      <w:r>
        <w:t>The three managers are found in each of a company’s department</w:t>
      </w:r>
      <w:r>
        <w:tab/>
      </w:r>
      <w:r>
        <w:tab/>
      </w:r>
      <w:r>
        <w:tab/>
      </w:r>
      <w:r>
        <w:sym w:font="Wingdings" w:char="F0E8"/>
      </w:r>
      <w:r>
        <w:sym w:font="Wingdings" w:char="F0E8"/>
      </w:r>
      <w:r>
        <w:br/>
      </w:r>
    </w:p>
    <w:p w:rsidR="004E1758" w:rsidRPr="003A1B73" w:rsidRDefault="004E1758" w:rsidP="00CA7395">
      <w:pPr>
        <w:numPr>
          <w:ilvl w:val="0"/>
          <w:numId w:val="3"/>
        </w:numPr>
        <w:rPr>
          <w:b/>
          <w:u w:val="single"/>
        </w:rPr>
      </w:pPr>
      <w:r w:rsidRPr="003A1B73">
        <w:rPr>
          <w:b/>
          <w:u w:val="single"/>
        </w:rPr>
        <w:t xml:space="preserve">First line managers </w:t>
      </w:r>
    </w:p>
    <w:p w:rsidR="004E1758" w:rsidRDefault="004E1758" w:rsidP="00CA7395">
      <w:pPr>
        <w:numPr>
          <w:ilvl w:val="1"/>
          <w:numId w:val="2"/>
        </w:numPr>
      </w:pPr>
      <w:r>
        <w:t xml:space="preserve">They are the base of the managerial hierarchy pyramid. </w:t>
      </w:r>
    </w:p>
    <w:p w:rsidR="004E1758" w:rsidRDefault="004E1758" w:rsidP="00CA7395">
      <w:pPr>
        <w:numPr>
          <w:ilvl w:val="1"/>
          <w:numId w:val="2"/>
        </w:numPr>
      </w:pPr>
      <w:r>
        <w:t>They are also known as supervisors</w:t>
      </w:r>
    </w:p>
    <w:p w:rsidR="004E1758" w:rsidRDefault="004E1758" w:rsidP="00CA7395">
      <w:pPr>
        <w:numPr>
          <w:ilvl w:val="1"/>
          <w:numId w:val="2"/>
        </w:numPr>
      </w:pPr>
      <w:r>
        <w:t>Daily supervision and co-ordination of non-managerial employees</w:t>
      </w:r>
    </w:p>
    <w:p w:rsidR="004E1758" w:rsidRDefault="004E1758" w:rsidP="00CA7395">
      <w:pPr>
        <w:numPr>
          <w:ilvl w:val="1"/>
          <w:numId w:val="2"/>
        </w:numPr>
      </w:pPr>
      <w:r>
        <w:t>In all departments of the organizations</w:t>
      </w:r>
      <w:r>
        <w:br/>
      </w:r>
    </w:p>
    <w:p w:rsidR="004E1758" w:rsidRPr="003A1B73" w:rsidRDefault="004E1758" w:rsidP="00CA7395">
      <w:pPr>
        <w:numPr>
          <w:ilvl w:val="0"/>
          <w:numId w:val="4"/>
        </w:numPr>
        <w:rPr>
          <w:b/>
          <w:u w:val="single"/>
        </w:rPr>
      </w:pPr>
      <w:r w:rsidRPr="003A1B73">
        <w:rPr>
          <w:b/>
          <w:u w:val="single"/>
        </w:rPr>
        <w:t>Middle Managers</w:t>
      </w:r>
    </w:p>
    <w:p w:rsidR="004E1758" w:rsidRDefault="004E1758" w:rsidP="00CA7395">
      <w:pPr>
        <w:numPr>
          <w:ilvl w:val="1"/>
          <w:numId w:val="2"/>
        </w:numPr>
      </w:pPr>
      <w:r>
        <w:t>Supervise first line managers</w:t>
      </w:r>
    </w:p>
    <w:p w:rsidR="004E1758" w:rsidRDefault="004E1758" w:rsidP="00CA7395">
      <w:pPr>
        <w:numPr>
          <w:ilvl w:val="1"/>
          <w:numId w:val="2"/>
        </w:numPr>
      </w:pPr>
      <w:r>
        <w:t>Find the best way to organize human resources and other resources</w:t>
      </w:r>
    </w:p>
    <w:p w:rsidR="004E1758" w:rsidRDefault="004E1758" w:rsidP="00CA7395">
      <w:pPr>
        <w:numPr>
          <w:ilvl w:val="1"/>
          <w:numId w:val="2"/>
        </w:numPr>
      </w:pPr>
      <w:r>
        <w:t xml:space="preserve">Evaluate whether goals are appropriate </w:t>
      </w:r>
    </w:p>
    <w:p w:rsidR="004E1758" w:rsidRDefault="004E1758" w:rsidP="00925D06">
      <w:pPr>
        <w:ind w:left="1440"/>
      </w:pPr>
    </w:p>
    <w:p w:rsidR="004E1758" w:rsidRPr="003A1B73" w:rsidRDefault="004E1758" w:rsidP="00CA7395">
      <w:pPr>
        <w:numPr>
          <w:ilvl w:val="0"/>
          <w:numId w:val="5"/>
        </w:numPr>
        <w:rPr>
          <w:b/>
          <w:u w:val="single"/>
        </w:rPr>
      </w:pPr>
      <w:r w:rsidRPr="003A1B73">
        <w:rPr>
          <w:b/>
          <w:u w:val="single"/>
        </w:rPr>
        <w:t>Top mangers</w:t>
      </w:r>
    </w:p>
    <w:p w:rsidR="004E1758" w:rsidRDefault="004E1758" w:rsidP="00CA7395">
      <w:pPr>
        <w:numPr>
          <w:ilvl w:val="1"/>
          <w:numId w:val="2"/>
        </w:numPr>
      </w:pPr>
      <w:r>
        <w:t>Responsible for performance of all the departments and connecting the parts of the organization together</w:t>
      </w:r>
    </w:p>
    <w:p w:rsidR="004E1758" w:rsidRDefault="004E1758" w:rsidP="00CA7395">
      <w:pPr>
        <w:numPr>
          <w:ilvl w:val="1"/>
          <w:numId w:val="2"/>
        </w:numPr>
      </w:pPr>
      <w:r>
        <w:t>Usually title of vice president</w:t>
      </w:r>
    </w:p>
    <w:p w:rsidR="004E1758" w:rsidRDefault="004E1758" w:rsidP="00CA7395">
      <w:pPr>
        <w:numPr>
          <w:ilvl w:val="1"/>
          <w:numId w:val="2"/>
        </w:numPr>
      </w:pPr>
      <w:r>
        <w:t>Establish goals, monitor middle managers</w:t>
      </w:r>
    </w:p>
    <w:p w:rsidR="004E1758" w:rsidRDefault="004E1758" w:rsidP="00CA7395">
      <w:pPr>
        <w:numPr>
          <w:ilvl w:val="1"/>
          <w:numId w:val="2"/>
        </w:numPr>
      </w:pPr>
      <w:r>
        <w:t>Responsible for success or failure of the organizations</w:t>
      </w:r>
    </w:p>
    <w:p w:rsidR="004E1758" w:rsidRDefault="004E1758" w:rsidP="00CA7395">
      <w:pPr>
        <w:numPr>
          <w:ilvl w:val="1"/>
          <w:numId w:val="2"/>
        </w:numPr>
      </w:pPr>
      <w:r>
        <w:t>They report to the organization’s CEO</w:t>
      </w:r>
    </w:p>
    <w:p w:rsidR="004E1758" w:rsidRDefault="004E1758" w:rsidP="00925D06">
      <w:pPr>
        <w:ind w:left="1440"/>
      </w:pPr>
    </w:p>
    <w:p w:rsidR="004E1758" w:rsidRPr="00925D06" w:rsidRDefault="004E1758" w:rsidP="00CA7395">
      <w:pPr>
        <w:numPr>
          <w:ilvl w:val="0"/>
          <w:numId w:val="6"/>
        </w:numPr>
        <w:rPr>
          <w:b/>
          <w:u w:val="single"/>
        </w:rPr>
      </w:pPr>
      <w:r w:rsidRPr="00925D06">
        <w:rPr>
          <w:b/>
          <w:u w:val="single"/>
        </w:rPr>
        <w:t>CEO</w:t>
      </w:r>
    </w:p>
    <w:p w:rsidR="004E1758" w:rsidRDefault="004E1758" w:rsidP="00CA7395">
      <w:pPr>
        <w:numPr>
          <w:ilvl w:val="1"/>
          <w:numId w:val="2"/>
        </w:numPr>
      </w:pPr>
      <w:r>
        <w:t>Responsible for developing good working relationships between top managers</w:t>
      </w:r>
    </w:p>
    <w:p w:rsidR="004E1758" w:rsidRDefault="004E1758" w:rsidP="00CA7395">
      <w:pPr>
        <w:numPr>
          <w:ilvl w:val="1"/>
          <w:numId w:val="2"/>
        </w:numPr>
      </w:pPr>
      <w:r>
        <w:t>They set the vision for the organization</w:t>
      </w:r>
    </w:p>
    <w:p w:rsidR="004E1758" w:rsidRDefault="004E1758" w:rsidP="008E1F33"/>
    <w:p w:rsidR="004E1758" w:rsidRDefault="004E1758" w:rsidP="008E1F33"/>
    <w:p w:rsidR="004E1758" w:rsidRDefault="004E1758" w:rsidP="008E1F33">
      <w:r>
        <w:t xml:space="preserve">- A </w:t>
      </w:r>
      <w:r w:rsidRPr="00CF0D02">
        <w:rPr>
          <w:u w:val="single"/>
        </w:rPr>
        <w:t>ROLE</w:t>
      </w:r>
      <w:r>
        <w:t xml:space="preserve"> is a set of specific tasks that a person is expected to perform because of the position he or she holds and an organization</w:t>
      </w:r>
    </w:p>
    <w:p w:rsidR="004E1758" w:rsidRPr="00CF0D02" w:rsidRDefault="004E1758" w:rsidP="008E1F33">
      <w:pPr>
        <w:rPr>
          <w:i/>
        </w:rPr>
      </w:pPr>
    </w:p>
    <w:p w:rsidR="004E1758" w:rsidRDefault="004E1758" w:rsidP="008E1F33">
      <w:pPr>
        <w:rPr>
          <w:i/>
        </w:rPr>
      </w:pPr>
      <w:r w:rsidRPr="00CF0D02">
        <w:rPr>
          <w:i/>
        </w:rPr>
        <w:t>- There are 3 types of managerial roles</w:t>
      </w:r>
    </w:p>
    <w:p w:rsidR="004E1758" w:rsidRPr="00CF0D02" w:rsidRDefault="004E1758" w:rsidP="00CA7395">
      <w:pPr>
        <w:pStyle w:val="ListParagraph"/>
        <w:numPr>
          <w:ilvl w:val="0"/>
          <w:numId w:val="98"/>
        </w:numPr>
        <w:rPr>
          <w:b/>
        </w:rPr>
      </w:pPr>
      <w:r w:rsidRPr="00CF0D02">
        <w:rPr>
          <w:b/>
        </w:rPr>
        <w:t>Impersonal</w:t>
      </w:r>
    </w:p>
    <w:p w:rsidR="004E1758" w:rsidRDefault="004E1758" w:rsidP="00CA7395">
      <w:pPr>
        <w:numPr>
          <w:ilvl w:val="2"/>
          <w:numId w:val="2"/>
        </w:numPr>
      </w:pPr>
      <w:r>
        <w:t xml:space="preserve">Done to coordinate and interact with organizational members and provide direction and supervision for employees and for the whole organization. </w:t>
      </w:r>
    </w:p>
    <w:p w:rsidR="004E1758" w:rsidRDefault="004E1758" w:rsidP="00CA7395">
      <w:pPr>
        <w:numPr>
          <w:ilvl w:val="2"/>
          <w:numId w:val="2"/>
        </w:numPr>
      </w:pPr>
      <w:r>
        <w:t xml:space="preserve">There are </w:t>
      </w:r>
      <w:r w:rsidRPr="00CF0D02">
        <w:rPr>
          <w:u w:val="single"/>
        </w:rPr>
        <w:t>3 types of impersonal roles</w:t>
      </w:r>
      <w:r>
        <w:t xml:space="preserve"> of a manager</w:t>
      </w:r>
    </w:p>
    <w:p w:rsidR="004E1758" w:rsidRDefault="004E1758" w:rsidP="00CA7395">
      <w:pPr>
        <w:numPr>
          <w:ilvl w:val="3"/>
          <w:numId w:val="2"/>
        </w:numPr>
      </w:pPr>
      <w:r w:rsidRPr="00CF0D02">
        <w:rPr>
          <w:b/>
        </w:rPr>
        <w:t xml:space="preserve">Figurehead </w:t>
      </w:r>
      <w:r>
        <w:t>- symbol</w:t>
      </w:r>
    </w:p>
    <w:p w:rsidR="004E1758" w:rsidRDefault="004E1758" w:rsidP="00CA7395">
      <w:pPr>
        <w:numPr>
          <w:ilvl w:val="3"/>
          <w:numId w:val="2"/>
        </w:numPr>
      </w:pPr>
      <w:r w:rsidRPr="00CF0D02">
        <w:rPr>
          <w:b/>
        </w:rPr>
        <w:t xml:space="preserve">Leader </w:t>
      </w:r>
      <w:r>
        <w:t>– encourage, train, counsel, mentor</w:t>
      </w:r>
    </w:p>
    <w:p w:rsidR="004E1758" w:rsidRDefault="004E1758" w:rsidP="00CA7395">
      <w:pPr>
        <w:numPr>
          <w:ilvl w:val="3"/>
          <w:numId w:val="2"/>
        </w:numPr>
      </w:pPr>
      <w:r w:rsidRPr="00CF0D02">
        <w:rPr>
          <w:b/>
        </w:rPr>
        <w:t xml:space="preserve">Liaison </w:t>
      </w:r>
      <w:r>
        <w:t xml:space="preserve">– link and coordinate activity. </w:t>
      </w:r>
    </w:p>
    <w:p w:rsidR="004E1758" w:rsidRDefault="004E1758" w:rsidP="00CF0D02">
      <w:pPr>
        <w:ind w:left="2160"/>
      </w:pPr>
    </w:p>
    <w:p w:rsidR="004E1758" w:rsidRDefault="004E1758" w:rsidP="00CF0D02">
      <w:pPr>
        <w:ind w:left="2160"/>
      </w:pPr>
    </w:p>
    <w:p w:rsidR="004E1758" w:rsidRPr="00CF0D02" w:rsidRDefault="004E1758" w:rsidP="00CA7395">
      <w:pPr>
        <w:pStyle w:val="ListParagraph"/>
        <w:numPr>
          <w:ilvl w:val="0"/>
          <w:numId w:val="98"/>
        </w:numPr>
        <w:rPr>
          <w:b/>
        </w:rPr>
      </w:pPr>
      <w:r w:rsidRPr="00CF0D02">
        <w:rPr>
          <w:b/>
        </w:rPr>
        <w:t xml:space="preserve">Informational </w:t>
      </w:r>
    </w:p>
    <w:p w:rsidR="004E1758" w:rsidRDefault="004E1758" w:rsidP="00CA7395">
      <w:pPr>
        <w:numPr>
          <w:ilvl w:val="2"/>
          <w:numId w:val="2"/>
        </w:numPr>
      </w:pPr>
      <w:r>
        <w:t>Task to obtain and transmit information</w:t>
      </w:r>
    </w:p>
    <w:p w:rsidR="004E1758" w:rsidRDefault="004E1758" w:rsidP="00CA7395">
      <w:pPr>
        <w:numPr>
          <w:ilvl w:val="2"/>
          <w:numId w:val="2"/>
        </w:numPr>
      </w:pPr>
      <w:r>
        <w:t xml:space="preserve">There are </w:t>
      </w:r>
      <w:r w:rsidRPr="00CF0D02">
        <w:rPr>
          <w:u w:val="single"/>
        </w:rPr>
        <w:t>2 informational roles of a manger</w:t>
      </w:r>
    </w:p>
    <w:p w:rsidR="004E1758" w:rsidRDefault="004E1758" w:rsidP="00CA7395">
      <w:pPr>
        <w:numPr>
          <w:ilvl w:val="3"/>
          <w:numId w:val="2"/>
        </w:numPr>
      </w:pPr>
      <w:r w:rsidRPr="00CF0D02">
        <w:rPr>
          <w:b/>
        </w:rPr>
        <w:t>Monitor</w:t>
      </w:r>
      <w:r>
        <w:t xml:space="preserve"> – analyzes information from inside and outside of organization to effectively organize and control people</w:t>
      </w:r>
    </w:p>
    <w:p w:rsidR="004E1758" w:rsidRDefault="004E1758" w:rsidP="00CA7395">
      <w:pPr>
        <w:numPr>
          <w:ilvl w:val="3"/>
          <w:numId w:val="2"/>
        </w:numPr>
      </w:pPr>
      <w:r w:rsidRPr="00CF0D02">
        <w:rPr>
          <w:b/>
        </w:rPr>
        <w:t xml:space="preserve">Disseminator </w:t>
      </w:r>
      <w:r>
        <w:t>– transmits information to other members of organization to influence attitude and behavior</w:t>
      </w:r>
    </w:p>
    <w:p w:rsidR="004E1758" w:rsidRDefault="004E1758" w:rsidP="00CF0D02">
      <w:pPr>
        <w:ind w:left="2160"/>
      </w:pPr>
    </w:p>
    <w:p w:rsidR="004E1758" w:rsidRDefault="004E1758" w:rsidP="00CF0D02">
      <w:pPr>
        <w:ind w:left="2160"/>
      </w:pPr>
    </w:p>
    <w:p w:rsidR="004E1758" w:rsidRDefault="004E1758" w:rsidP="00CF0D02">
      <w:pPr>
        <w:ind w:left="2160"/>
      </w:pPr>
    </w:p>
    <w:p w:rsidR="004E1758" w:rsidRDefault="004E1758" w:rsidP="00CF0D02">
      <w:pPr>
        <w:ind w:left="2160"/>
      </w:pPr>
    </w:p>
    <w:p w:rsidR="004E1758" w:rsidRPr="00CF0D02" w:rsidRDefault="004E1758" w:rsidP="00CA7395">
      <w:pPr>
        <w:pStyle w:val="ListParagraph"/>
        <w:numPr>
          <w:ilvl w:val="0"/>
          <w:numId w:val="98"/>
        </w:numPr>
        <w:rPr>
          <w:b/>
        </w:rPr>
      </w:pPr>
      <w:r w:rsidRPr="00CF0D02">
        <w:rPr>
          <w:b/>
        </w:rPr>
        <w:t>Decisional Roles</w:t>
      </w:r>
    </w:p>
    <w:p w:rsidR="004E1758" w:rsidRDefault="004E1758" w:rsidP="00CA7395">
      <w:pPr>
        <w:numPr>
          <w:ilvl w:val="2"/>
          <w:numId w:val="2"/>
        </w:numPr>
      </w:pPr>
      <w:r>
        <w:t>Methods that managers use to plan strategy and utilize resources</w:t>
      </w:r>
    </w:p>
    <w:p w:rsidR="004E1758" w:rsidRDefault="004E1758" w:rsidP="00CA7395">
      <w:pPr>
        <w:numPr>
          <w:ilvl w:val="2"/>
          <w:numId w:val="2"/>
        </w:numPr>
      </w:pPr>
      <w:r>
        <w:t xml:space="preserve">There are  </w:t>
      </w:r>
      <w:r w:rsidRPr="00CF0D02">
        <w:rPr>
          <w:u w:val="single"/>
        </w:rPr>
        <w:t>4 decisional roles</w:t>
      </w:r>
      <w:r>
        <w:t xml:space="preserve"> of a manager</w:t>
      </w:r>
    </w:p>
    <w:p w:rsidR="004E1758" w:rsidRDefault="004E1758" w:rsidP="00CA7395">
      <w:pPr>
        <w:numPr>
          <w:ilvl w:val="3"/>
          <w:numId w:val="2"/>
        </w:numPr>
      </w:pPr>
      <w:r w:rsidRPr="00CF0D02">
        <w:rPr>
          <w:b/>
        </w:rPr>
        <w:t xml:space="preserve">Entrepreneur </w:t>
      </w:r>
      <w:r>
        <w:t>– decide which projects or programs to initiate and how to invest resources</w:t>
      </w:r>
    </w:p>
    <w:p w:rsidR="004E1758" w:rsidRDefault="004E1758" w:rsidP="00CA7395">
      <w:pPr>
        <w:numPr>
          <w:ilvl w:val="3"/>
          <w:numId w:val="2"/>
        </w:numPr>
      </w:pPr>
      <w:r w:rsidRPr="00CF0D02">
        <w:rPr>
          <w:b/>
        </w:rPr>
        <w:t>Disturbance Handler</w:t>
      </w:r>
      <w:r>
        <w:t xml:space="preserve"> – assumes responsibility for handling unexpected events or crises</w:t>
      </w:r>
    </w:p>
    <w:p w:rsidR="004E1758" w:rsidRDefault="004E1758" w:rsidP="00CA7395">
      <w:pPr>
        <w:numPr>
          <w:ilvl w:val="3"/>
          <w:numId w:val="2"/>
        </w:numPr>
      </w:pPr>
      <w:r w:rsidRPr="00CF0D02">
        <w:rPr>
          <w:b/>
        </w:rPr>
        <w:t>Resource Allocator</w:t>
      </w:r>
      <w:r>
        <w:t xml:space="preserve"> – decide how to best use people and other resources</w:t>
      </w:r>
    </w:p>
    <w:p w:rsidR="004E1758" w:rsidRDefault="004E1758" w:rsidP="00CA7395">
      <w:pPr>
        <w:numPr>
          <w:ilvl w:val="3"/>
          <w:numId w:val="2"/>
        </w:numPr>
      </w:pPr>
      <w:r w:rsidRPr="00CF0D02">
        <w:rPr>
          <w:b/>
        </w:rPr>
        <w:t xml:space="preserve">Negotiator </w:t>
      </w:r>
      <w:r>
        <w:t xml:space="preserve">– reaches agreements with other managers or groups </w:t>
      </w:r>
    </w:p>
    <w:p w:rsidR="004E1758" w:rsidRDefault="004E1758" w:rsidP="00CF0D02">
      <w:pPr>
        <w:ind w:left="1440"/>
      </w:pPr>
    </w:p>
    <w:p w:rsidR="004E1758" w:rsidRDefault="004E1758" w:rsidP="00CF0D02">
      <w:pPr>
        <w:ind w:left="1440"/>
      </w:pPr>
    </w:p>
    <w:p w:rsidR="004E1758" w:rsidRDefault="004E1758" w:rsidP="00CF0D02">
      <w:r>
        <w:t xml:space="preserve">Managers need all </w:t>
      </w:r>
      <w:r w:rsidRPr="00CF0D02">
        <w:rPr>
          <w:b/>
          <w:i/>
        </w:rPr>
        <w:t>3 TYPES OF SKILLS</w:t>
      </w:r>
      <w:r>
        <w:t xml:space="preserve"> to be </w:t>
      </w:r>
      <w:r w:rsidRPr="00CF0D02">
        <w:rPr>
          <w:u w:val="single"/>
        </w:rPr>
        <w:t>successful:</w:t>
      </w:r>
    </w:p>
    <w:p w:rsidR="004E1758" w:rsidRPr="00CF0D02" w:rsidRDefault="004E1758" w:rsidP="00CF0D02">
      <w:pPr>
        <w:ind w:left="1080"/>
        <w:rPr>
          <w:b/>
        </w:rPr>
      </w:pPr>
    </w:p>
    <w:p w:rsidR="004E1758" w:rsidRPr="00CF0D02" w:rsidRDefault="004E1758" w:rsidP="00CA7395">
      <w:pPr>
        <w:pStyle w:val="ListParagraph"/>
        <w:numPr>
          <w:ilvl w:val="0"/>
          <w:numId w:val="99"/>
        </w:numPr>
        <w:rPr>
          <w:b/>
        </w:rPr>
      </w:pPr>
      <w:r w:rsidRPr="00CF0D02">
        <w:rPr>
          <w:b/>
        </w:rPr>
        <w:t xml:space="preserve">Conceptual </w:t>
      </w:r>
    </w:p>
    <w:p w:rsidR="004E1758" w:rsidRDefault="004E1758" w:rsidP="00CA7395">
      <w:pPr>
        <w:numPr>
          <w:ilvl w:val="2"/>
          <w:numId w:val="2"/>
        </w:numPr>
      </w:pPr>
      <w:r>
        <w:t>Ability to analyze and diagnose a situation to find the cause and effect</w:t>
      </w:r>
    </w:p>
    <w:p w:rsidR="004E1758" w:rsidRDefault="004E1758" w:rsidP="00CA7395">
      <w:pPr>
        <w:numPr>
          <w:ilvl w:val="2"/>
          <w:numId w:val="2"/>
        </w:numPr>
      </w:pPr>
      <w:r>
        <w:t>Allow managers to understand big picture</w:t>
      </w:r>
      <w:r>
        <w:br/>
      </w:r>
    </w:p>
    <w:p w:rsidR="004E1758" w:rsidRPr="00CF0D02" w:rsidRDefault="004E1758" w:rsidP="00CA7395">
      <w:pPr>
        <w:pStyle w:val="ListParagraph"/>
        <w:numPr>
          <w:ilvl w:val="0"/>
          <w:numId w:val="99"/>
        </w:numPr>
        <w:rPr>
          <w:b/>
        </w:rPr>
      </w:pPr>
      <w:r w:rsidRPr="00CF0D02">
        <w:rPr>
          <w:b/>
        </w:rPr>
        <w:t>Human Skills</w:t>
      </w:r>
    </w:p>
    <w:p w:rsidR="004E1758" w:rsidRDefault="004E1758" w:rsidP="00CA7395">
      <w:pPr>
        <w:numPr>
          <w:ilvl w:val="2"/>
          <w:numId w:val="2"/>
        </w:numPr>
      </w:pPr>
      <w:r>
        <w:t xml:space="preserve">Ability to understand, alter, lead, and control the behavior of the other individuals and groups </w:t>
      </w:r>
    </w:p>
    <w:p w:rsidR="004E1758" w:rsidRDefault="004E1758" w:rsidP="00CA7395">
      <w:pPr>
        <w:numPr>
          <w:ilvl w:val="2"/>
          <w:numId w:val="2"/>
        </w:numPr>
      </w:pPr>
      <w:r>
        <w:t>The ability to interrelate</w:t>
      </w:r>
      <w:r>
        <w:br/>
      </w:r>
    </w:p>
    <w:p w:rsidR="004E1758" w:rsidRPr="00CF0D02" w:rsidRDefault="004E1758" w:rsidP="00CA7395">
      <w:pPr>
        <w:pStyle w:val="ListParagraph"/>
        <w:numPr>
          <w:ilvl w:val="0"/>
          <w:numId w:val="99"/>
        </w:numPr>
        <w:rPr>
          <w:b/>
        </w:rPr>
      </w:pPr>
      <w:r w:rsidRPr="00CF0D02">
        <w:rPr>
          <w:b/>
        </w:rPr>
        <w:t>Technical Skills</w:t>
      </w:r>
    </w:p>
    <w:p w:rsidR="004E1758" w:rsidRDefault="004E1758" w:rsidP="00CA7395">
      <w:pPr>
        <w:numPr>
          <w:ilvl w:val="2"/>
          <w:numId w:val="2"/>
        </w:numPr>
      </w:pPr>
      <w:r>
        <w:t>The job-specific knowledge and techniques required to perform a task.</w:t>
      </w:r>
    </w:p>
    <w:p w:rsidR="004E1758" w:rsidRDefault="004E1758" w:rsidP="008E1F33"/>
    <w:p w:rsidR="004E1758" w:rsidRDefault="004E1758" w:rsidP="0014520C"/>
    <w:p w:rsidR="004E1758" w:rsidRPr="00CA0F22" w:rsidRDefault="004E1758" w:rsidP="008F09BF">
      <w:pPr>
        <w:rPr>
          <w:b/>
          <w:u w:val="single"/>
        </w:rPr>
      </w:pPr>
      <w:r>
        <w:t xml:space="preserve">Ownerships :  (1) sole proprietorships, (2) partnerships, and (3) corporations </w:t>
      </w:r>
    </w:p>
    <w:p w:rsidR="004E1758" w:rsidRDefault="004E1758" w:rsidP="008F09BF">
      <w:pPr>
        <w:rPr>
          <w:b/>
          <w:u w:val="single"/>
        </w:rPr>
      </w:pPr>
    </w:p>
    <w:p w:rsidR="004E1758" w:rsidRPr="00CF0D02" w:rsidRDefault="004E1758" w:rsidP="00CA7395">
      <w:pPr>
        <w:numPr>
          <w:ilvl w:val="0"/>
          <w:numId w:val="8"/>
        </w:numPr>
        <w:rPr>
          <w:b/>
          <w:i/>
          <w:u w:val="single"/>
        </w:rPr>
      </w:pPr>
      <w:r>
        <w:rPr>
          <w:b/>
          <w:i/>
          <w:u w:val="single"/>
        </w:rPr>
        <w:t xml:space="preserve">SOLE PROPRIETORSHIP </w:t>
      </w:r>
      <w:r>
        <w:rPr>
          <w:b/>
          <w:i/>
          <w:u w:val="single"/>
        </w:rPr>
        <w:br/>
      </w:r>
    </w:p>
    <w:p w:rsidR="004E1758" w:rsidRDefault="004E1758" w:rsidP="00CA7395">
      <w:pPr>
        <w:numPr>
          <w:ilvl w:val="2"/>
          <w:numId w:val="2"/>
        </w:numPr>
      </w:pPr>
      <w:r>
        <w:t>A business that is owned, and usually managed, by one person.</w:t>
      </w:r>
    </w:p>
    <w:p w:rsidR="004E1758" w:rsidRDefault="004E1758" w:rsidP="00CA7395">
      <w:pPr>
        <w:numPr>
          <w:ilvl w:val="2"/>
          <w:numId w:val="2"/>
        </w:numPr>
      </w:pPr>
      <w:r>
        <w:t>Oldest form of business ownership</w:t>
      </w:r>
    </w:p>
    <w:tbl>
      <w:tblPr>
        <w:tblpPr w:leftFromText="180" w:rightFromText="180" w:vertAnchor="text" w:horzAnchor="margin" w:tblpXSpec="center" w:tblpY="391"/>
        <w:tblW w:w="9039" w:type="dxa"/>
        <w:tblLook w:val="00A0"/>
      </w:tblPr>
      <w:tblGrid>
        <w:gridCol w:w="4361"/>
        <w:gridCol w:w="4678"/>
      </w:tblGrid>
      <w:tr w:rsidR="004E1758" w:rsidTr="008F09BF">
        <w:trPr>
          <w:trHeight w:val="315"/>
        </w:trPr>
        <w:tc>
          <w:tcPr>
            <w:tcW w:w="4361" w:type="dxa"/>
            <w:tcBorders>
              <w:top w:val="single" w:sz="4" w:space="0" w:color="auto"/>
              <w:left w:val="single" w:sz="4" w:space="0" w:color="auto"/>
              <w:bottom w:val="single" w:sz="4" w:space="0" w:color="auto"/>
              <w:right w:val="single" w:sz="4" w:space="0" w:color="auto"/>
            </w:tcBorders>
            <w:noWrap/>
            <w:vAlign w:val="bottom"/>
          </w:tcPr>
          <w:p w:rsidR="004E1758" w:rsidRDefault="004E1758" w:rsidP="008F09BF">
            <w:pPr>
              <w:rPr>
                <w:rFonts w:ascii="Calibri" w:hAnsi="Calibri"/>
                <w:b/>
                <w:bCs/>
                <w:color w:val="000000"/>
                <w:sz w:val="22"/>
                <w:szCs w:val="22"/>
                <w:u w:val="single"/>
              </w:rPr>
            </w:pPr>
            <w:r>
              <w:rPr>
                <w:rFonts w:ascii="Calibri" w:hAnsi="Calibri"/>
                <w:b/>
                <w:bCs/>
                <w:color w:val="000000"/>
                <w:sz w:val="22"/>
                <w:szCs w:val="22"/>
                <w:u w:val="single"/>
              </w:rPr>
              <w:t>Advantages</w:t>
            </w:r>
          </w:p>
        </w:tc>
        <w:tc>
          <w:tcPr>
            <w:tcW w:w="4678" w:type="dxa"/>
            <w:tcBorders>
              <w:top w:val="single" w:sz="4" w:space="0" w:color="auto"/>
              <w:left w:val="nil"/>
              <w:bottom w:val="single" w:sz="4" w:space="0" w:color="auto"/>
              <w:right w:val="single" w:sz="4" w:space="0" w:color="auto"/>
            </w:tcBorders>
            <w:noWrap/>
            <w:vAlign w:val="bottom"/>
          </w:tcPr>
          <w:p w:rsidR="004E1758" w:rsidRDefault="004E1758" w:rsidP="008F09BF">
            <w:pPr>
              <w:rPr>
                <w:rFonts w:ascii="Calibri" w:hAnsi="Calibri"/>
                <w:b/>
                <w:bCs/>
                <w:color w:val="000000"/>
                <w:sz w:val="22"/>
                <w:szCs w:val="22"/>
                <w:u w:val="single"/>
              </w:rPr>
            </w:pPr>
            <w:r>
              <w:rPr>
                <w:rFonts w:ascii="Calibri" w:hAnsi="Calibri"/>
                <w:b/>
                <w:bCs/>
                <w:color w:val="000000"/>
                <w:sz w:val="22"/>
                <w:szCs w:val="22"/>
                <w:u w:val="single"/>
              </w:rPr>
              <w:t>Disadvantages</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rPr>
            </w:pPr>
            <w:r>
              <w:rPr>
                <w:rFonts w:ascii="Calibri" w:hAnsi="Calibri"/>
                <w:color w:val="000000"/>
              </w:rPr>
              <w:t xml:space="preserve">1. Ease of starting and ending the business </w:t>
            </w:r>
          </w:p>
        </w:tc>
        <w:tc>
          <w:tcPr>
            <w:tcW w:w="4678" w:type="dxa"/>
            <w:tcBorders>
              <w:top w:val="nil"/>
              <w:left w:val="nil"/>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1.Unlimited liability (owner responsible for all debts)</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2. Simplicity of operations</w:t>
            </w:r>
          </w:p>
        </w:tc>
        <w:tc>
          <w:tcPr>
            <w:tcW w:w="4678" w:type="dxa"/>
            <w:tcBorders>
              <w:top w:val="nil"/>
              <w:left w:val="nil"/>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2. Limited financial resources.</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 xml:space="preserve">3. Being your own boss </w:t>
            </w:r>
          </w:p>
        </w:tc>
        <w:tc>
          <w:tcPr>
            <w:tcW w:w="4678" w:type="dxa"/>
            <w:tcBorders>
              <w:top w:val="nil"/>
              <w:left w:val="nil"/>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3. Management difficulties (hard to find good employees)</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 xml:space="preserve">4. Pride of ownership </w:t>
            </w:r>
          </w:p>
        </w:tc>
        <w:tc>
          <w:tcPr>
            <w:tcW w:w="4678" w:type="dxa"/>
            <w:tcBorders>
              <w:top w:val="nil"/>
              <w:left w:val="nil"/>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4. Overwhelming time commitment</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 xml:space="preserve">5. Leaving a Legacy </w:t>
            </w:r>
          </w:p>
        </w:tc>
        <w:tc>
          <w:tcPr>
            <w:tcW w:w="4678" w:type="dxa"/>
            <w:tcBorders>
              <w:top w:val="nil"/>
              <w:left w:val="nil"/>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5. No benefits  (no vacation, no insurance etc)</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6. You get all the company's profits except taxes (only income tax)</w:t>
            </w:r>
          </w:p>
        </w:tc>
        <w:tc>
          <w:tcPr>
            <w:tcW w:w="4678" w:type="dxa"/>
            <w:tcBorders>
              <w:top w:val="nil"/>
              <w:left w:val="nil"/>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6. Limited growth</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7. Preferential treatment from government</w:t>
            </w:r>
          </w:p>
        </w:tc>
        <w:tc>
          <w:tcPr>
            <w:tcW w:w="4678" w:type="dxa"/>
            <w:tcBorders>
              <w:top w:val="nil"/>
              <w:left w:val="nil"/>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7. Limited time span</w:t>
            </w:r>
          </w:p>
        </w:tc>
      </w:tr>
      <w:tr w:rsidR="004E1758" w:rsidTr="008F09BF">
        <w:trPr>
          <w:trHeight w:val="315"/>
        </w:trPr>
        <w:tc>
          <w:tcPr>
            <w:tcW w:w="4361" w:type="dxa"/>
            <w:tcBorders>
              <w:top w:val="nil"/>
              <w:left w:val="single" w:sz="4" w:space="0" w:color="auto"/>
              <w:bottom w:val="single" w:sz="4" w:space="0" w:color="auto"/>
              <w:right w:val="single" w:sz="4" w:space="0" w:color="auto"/>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8. Secrecy [only you have the idea]</w:t>
            </w:r>
          </w:p>
        </w:tc>
        <w:tc>
          <w:tcPr>
            <w:tcW w:w="4678" w:type="dxa"/>
            <w:tcBorders>
              <w:top w:val="nil"/>
              <w:left w:val="nil"/>
              <w:bottom w:val="single" w:sz="4" w:space="0" w:color="auto"/>
              <w:right w:val="nil"/>
            </w:tcBorders>
            <w:noWrap/>
            <w:vAlign w:val="bottom"/>
          </w:tcPr>
          <w:p w:rsidR="004E1758" w:rsidRDefault="004E1758" w:rsidP="008F09BF">
            <w:pPr>
              <w:rPr>
                <w:rFonts w:ascii="Calibri" w:hAnsi="Calibri"/>
                <w:color w:val="000000"/>
                <w:sz w:val="22"/>
                <w:szCs w:val="22"/>
              </w:rPr>
            </w:pPr>
            <w:r>
              <w:rPr>
                <w:rFonts w:ascii="Calibri" w:hAnsi="Calibri"/>
                <w:color w:val="000000"/>
                <w:sz w:val="22"/>
                <w:szCs w:val="22"/>
              </w:rPr>
              <w:t> </w:t>
            </w:r>
          </w:p>
        </w:tc>
      </w:tr>
    </w:tbl>
    <w:p w:rsidR="004E1758" w:rsidRDefault="004E1758" w:rsidP="00695FEB">
      <w:pPr>
        <w:ind w:left="1440"/>
      </w:pPr>
    </w:p>
    <w:p w:rsidR="004E1758" w:rsidRDefault="004E1758" w:rsidP="00695FEB">
      <w:pPr>
        <w:ind w:left="1440"/>
      </w:pPr>
    </w:p>
    <w:p w:rsidR="004E1758" w:rsidRPr="008F09BF" w:rsidRDefault="004E1758" w:rsidP="00695FEB">
      <w:pPr>
        <w:ind w:left="1440"/>
        <w:rPr>
          <w:b/>
          <w:i/>
          <w:u w:val="single"/>
        </w:rPr>
      </w:pPr>
    </w:p>
    <w:p w:rsidR="004E1758" w:rsidRPr="008F09BF" w:rsidRDefault="004E1758" w:rsidP="008F09BF">
      <w:pPr>
        <w:rPr>
          <w:b/>
          <w:i/>
          <w:u w:val="single"/>
        </w:rPr>
      </w:pPr>
      <w:r w:rsidRPr="008F09BF">
        <w:rPr>
          <w:b/>
          <w:i/>
          <w:u w:val="single"/>
        </w:rPr>
        <w:t>2. PARTNERSHIPS</w:t>
      </w:r>
    </w:p>
    <w:p w:rsidR="004E1758" w:rsidRPr="008F09BF" w:rsidRDefault="004E1758" w:rsidP="008F09BF">
      <w:pPr>
        <w:rPr>
          <w:b/>
          <w:u w:val="single"/>
        </w:rPr>
      </w:pPr>
    </w:p>
    <w:p w:rsidR="004E1758" w:rsidRDefault="004E1758" w:rsidP="00CA7395">
      <w:pPr>
        <w:numPr>
          <w:ilvl w:val="2"/>
          <w:numId w:val="2"/>
        </w:numPr>
      </w:pPr>
      <w:r>
        <w:t>A partnership is a legal form of business with to or more parties</w:t>
      </w:r>
    </w:p>
    <w:p w:rsidR="004E1758" w:rsidRDefault="004E1758" w:rsidP="00CA7395">
      <w:pPr>
        <w:numPr>
          <w:ilvl w:val="2"/>
          <w:numId w:val="2"/>
        </w:numPr>
      </w:pPr>
      <w:r>
        <w:t>2 or more people combine financial, managerial and technical abilities</w:t>
      </w:r>
    </w:p>
    <w:p w:rsidR="004E1758" w:rsidRDefault="004E1758" w:rsidP="00CA7395">
      <w:pPr>
        <w:numPr>
          <w:ilvl w:val="2"/>
          <w:numId w:val="2"/>
        </w:numPr>
      </w:pPr>
      <w:r>
        <w:t>Two types of partnerships are general partnerships and limited partnerships.</w:t>
      </w:r>
    </w:p>
    <w:p w:rsidR="004E1758" w:rsidRDefault="004E1758" w:rsidP="008F09BF">
      <w:pPr>
        <w:ind w:left="1440"/>
      </w:pPr>
    </w:p>
    <w:p w:rsidR="004E1758" w:rsidRDefault="004E1758" w:rsidP="008F09BF">
      <w:pPr>
        <w:ind w:left="1440"/>
      </w:pPr>
    </w:p>
    <w:p w:rsidR="004E1758" w:rsidRPr="008F09BF" w:rsidRDefault="004E1758" w:rsidP="00CA7395">
      <w:pPr>
        <w:numPr>
          <w:ilvl w:val="1"/>
          <w:numId w:val="2"/>
        </w:numPr>
        <w:rPr>
          <w:b/>
          <w:u w:val="single"/>
        </w:rPr>
      </w:pPr>
      <w:r w:rsidRPr="008F09BF">
        <w:rPr>
          <w:b/>
          <w:u w:val="single"/>
        </w:rPr>
        <w:t>General Partnership</w:t>
      </w:r>
    </w:p>
    <w:p w:rsidR="004E1758" w:rsidRDefault="004E1758" w:rsidP="00CA7395">
      <w:pPr>
        <w:numPr>
          <w:ilvl w:val="2"/>
          <w:numId w:val="2"/>
        </w:numPr>
      </w:pPr>
      <w:r>
        <w:t xml:space="preserve">A partnership in which all owners share in operating the business and in assuming full liability for the business’s debts. </w:t>
      </w:r>
    </w:p>
    <w:p w:rsidR="004E1758" w:rsidRDefault="004E1758" w:rsidP="008F09BF">
      <w:pPr>
        <w:ind w:left="2160"/>
      </w:pPr>
    </w:p>
    <w:p w:rsidR="004E1758" w:rsidRPr="008F09BF" w:rsidRDefault="004E1758" w:rsidP="00CA7395">
      <w:pPr>
        <w:numPr>
          <w:ilvl w:val="0"/>
          <w:numId w:val="12"/>
        </w:numPr>
        <w:rPr>
          <w:b/>
          <w:u w:val="single"/>
        </w:rPr>
      </w:pPr>
      <w:r w:rsidRPr="008F09BF">
        <w:rPr>
          <w:b/>
          <w:u w:val="single"/>
        </w:rPr>
        <w:t>Limited Partnership</w:t>
      </w:r>
    </w:p>
    <w:p w:rsidR="004E1758" w:rsidRDefault="004E1758" w:rsidP="00CA7395">
      <w:pPr>
        <w:numPr>
          <w:ilvl w:val="2"/>
          <w:numId w:val="11"/>
        </w:numPr>
      </w:pPr>
      <w:r>
        <w:t>With at least one general partner and one or more limited partners</w:t>
      </w:r>
    </w:p>
    <w:p w:rsidR="004E1758" w:rsidRDefault="004E1758" w:rsidP="00CA7395">
      <w:pPr>
        <w:numPr>
          <w:ilvl w:val="2"/>
          <w:numId w:val="11"/>
        </w:numPr>
      </w:pPr>
      <w:r>
        <w:t>Limited partners invests money but do not have any active role in the company or any liability beyond what they invest</w:t>
      </w:r>
    </w:p>
    <w:p w:rsidR="004E1758" w:rsidRDefault="004E1758" w:rsidP="008F09BF"/>
    <w:p w:rsidR="004E1758" w:rsidRDefault="004E1758" w:rsidP="008F09BF"/>
    <w:p w:rsidR="004E1758" w:rsidRPr="008F09BF" w:rsidRDefault="004E1758" w:rsidP="00CA7395">
      <w:pPr>
        <w:numPr>
          <w:ilvl w:val="2"/>
          <w:numId w:val="2"/>
        </w:numPr>
        <w:rPr>
          <w:b/>
          <w:i/>
        </w:rPr>
      </w:pPr>
      <w:r w:rsidRPr="008F09BF">
        <w:rPr>
          <w:b/>
          <w:i/>
        </w:rPr>
        <w:t xml:space="preserve">Articles of partnership </w:t>
      </w:r>
    </w:p>
    <w:p w:rsidR="004E1758" w:rsidRDefault="004E1758" w:rsidP="00CA7395">
      <w:pPr>
        <w:numPr>
          <w:ilvl w:val="4"/>
          <w:numId w:val="2"/>
        </w:numPr>
        <w:tabs>
          <w:tab w:val="clear" w:pos="3600"/>
          <w:tab w:val="num" w:pos="2880"/>
        </w:tabs>
        <w:ind w:hanging="1080"/>
      </w:pPr>
      <w:r>
        <w:t>An agreement that prevents misunderstanding and ill will</w:t>
      </w:r>
    </w:p>
    <w:p w:rsidR="004E1758" w:rsidRDefault="004E1758" w:rsidP="00CA7395">
      <w:pPr>
        <w:numPr>
          <w:ilvl w:val="4"/>
          <w:numId w:val="2"/>
        </w:numPr>
        <w:tabs>
          <w:tab w:val="clear" w:pos="3600"/>
          <w:tab w:val="num" w:pos="2880"/>
        </w:tabs>
        <w:ind w:hanging="1080"/>
      </w:pPr>
      <w:r>
        <w:t>Not legally required</w:t>
      </w:r>
    </w:p>
    <w:p w:rsidR="004E1758" w:rsidRDefault="004E1758" w:rsidP="00CA7395">
      <w:pPr>
        <w:numPr>
          <w:ilvl w:val="4"/>
          <w:numId w:val="2"/>
        </w:numPr>
        <w:tabs>
          <w:tab w:val="clear" w:pos="3600"/>
          <w:tab w:val="num" w:pos="2880"/>
        </w:tabs>
        <w:ind w:hanging="1080"/>
      </w:pPr>
      <w:r>
        <w:t>Specifies the rights and responsibilities of each partner</w:t>
      </w:r>
    </w:p>
    <w:p w:rsidR="004E1758" w:rsidRDefault="004E1758" w:rsidP="008F09BF"/>
    <w:p w:rsidR="004E1758" w:rsidRDefault="004E1758" w:rsidP="008F09BF"/>
    <w:p w:rsidR="004E1758" w:rsidRPr="008F09BF" w:rsidRDefault="004E1758" w:rsidP="008F09BF">
      <w:pPr>
        <w:ind w:firstLine="720"/>
        <w:rPr>
          <w:b/>
          <w:u w:val="single"/>
        </w:rPr>
      </w:pPr>
      <w:r w:rsidRPr="008F09BF">
        <w:rPr>
          <w:b/>
          <w:u w:val="single"/>
        </w:rPr>
        <w:t xml:space="preserve">Advantages: </w:t>
      </w:r>
    </w:p>
    <w:p w:rsidR="004E1758" w:rsidRDefault="004E1758" w:rsidP="00CA7395">
      <w:pPr>
        <w:numPr>
          <w:ilvl w:val="4"/>
          <w:numId w:val="2"/>
        </w:numPr>
        <w:tabs>
          <w:tab w:val="clear" w:pos="3600"/>
          <w:tab w:val="num" w:pos="2880"/>
        </w:tabs>
        <w:ind w:hanging="1080"/>
      </w:pPr>
      <w:r>
        <w:t>Easy to form</w:t>
      </w:r>
    </w:p>
    <w:p w:rsidR="004E1758" w:rsidRDefault="004E1758" w:rsidP="00CA7395">
      <w:pPr>
        <w:numPr>
          <w:ilvl w:val="4"/>
          <w:numId w:val="2"/>
        </w:numPr>
        <w:tabs>
          <w:tab w:val="clear" w:pos="3600"/>
          <w:tab w:val="num" w:pos="2880"/>
        </w:tabs>
        <w:ind w:hanging="1080"/>
      </w:pPr>
      <w:r>
        <w:t>More financial resources</w:t>
      </w:r>
    </w:p>
    <w:p w:rsidR="004E1758" w:rsidRDefault="004E1758" w:rsidP="00CA7395">
      <w:pPr>
        <w:numPr>
          <w:ilvl w:val="4"/>
          <w:numId w:val="2"/>
        </w:numPr>
        <w:tabs>
          <w:tab w:val="clear" w:pos="3600"/>
          <w:tab w:val="num" w:pos="2880"/>
        </w:tabs>
        <w:ind w:hanging="1080"/>
      </w:pPr>
      <w:r>
        <w:t>Shared diverse management and pooled skills and knowledge</w:t>
      </w:r>
    </w:p>
    <w:p w:rsidR="004E1758" w:rsidRDefault="004E1758" w:rsidP="00CA7395">
      <w:pPr>
        <w:numPr>
          <w:ilvl w:val="4"/>
          <w:numId w:val="2"/>
        </w:numPr>
        <w:tabs>
          <w:tab w:val="clear" w:pos="3600"/>
          <w:tab w:val="num" w:pos="2880"/>
        </w:tabs>
        <w:ind w:hanging="1080"/>
      </w:pPr>
      <w:r>
        <w:t>Longer survival</w:t>
      </w:r>
    </w:p>
    <w:p w:rsidR="004E1758" w:rsidRDefault="004E1758" w:rsidP="00CA7395">
      <w:pPr>
        <w:numPr>
          <w:ilvl w:val="4"/>
          <w:numId w:val="2"/>
        </w:numPr>
        <w:tabs>
          <w:tab w:val="clear" w:pos="3600"/>
          <w:tab w:val="num" w:pos="2880"/>
        </w:tabs>
        <w:ind w:hanging="1080"/>
      </w:pPr>
      <w:r>
        <w:t>Shared risk</w:t>
      </w:r>
    </w:p>
    <w:p w:rsidR="004E1758" w:rsidRDefault="004E1758" w:rsidP="00CA7395">
      <w:pPr>
        <w:numPr>
          <w:ilvl w:val="4"/>
          <w:numId w:val="2"/>
        </w:numPr>
        <w:tabs>
          <w:tab w:val="clear" w:pos="3600"/>
          <w:tab w:val="num" w:pos="2880"/>
        </w:tabs>
        <w:ind w:hanging="1080"/>
      </w:pPr>
      <w:r>
        <w:t>No special taxes (profits taxed as income)</w:t>
      </w:r>
    </w:p>
    <w:p w:rsidR="004E1758" w:rsidRDefault="004E1758" w:rsidP="00CA7395">
      <w:pPr>
        <w:numPr>
          <w:ilvl w:val="4"/>
          <w:numId w:val="2"/>
        </w:numPr>
        <w:tabs>
          <w:tab w:val="clear" w:pos="3600"/>
          <w:tab w:val="num" w:pos="2880"/>
        </w:tabs>
        <w:ind w:hanging="1080"/>
      </w:pPr>
      <w:r>
        <w:t>Retention of valuable employees</w:t>
      </w:r>
    </w:p>
    <w:p w:rsidR="004E1758" w:rsidRDefault="004E1758" w:rsidP="00CA7395">
      <w:pPr>
        <w:numPr>
          <w:ilvl w:val="4"/>
          <w:numId w:val="2"/>
        </w:numPr>
        <w:tabs>
          <w:tab w:val="clear" w:pos="3600"/>
          <w:tab w:val="num" w:pos="2880"/>
        </w:tabs>
        <w:ind w:hanging="1080"/>
      </w:pPr>
      <w:r>
        <w:t>Personal interest and satisfaction</w:t>
      </w:r>
    </w:p>
    <w:p w:rsidR="004E1758" w:rsidRDefault="004E1758" w:rsidP="008F09BF">
      <w:pPr>
        <w:ind w:left="3600"/>
      </w:pPr>
    </w:p>
    <w:p w:rsidR="004E1758" w:rsidRPr="008F09BF" w:rsidRDefault="004E1758" w:rsidP="008F09BF">
      <w:pPr>
        <w:ind w:firstLine="720"/>
        <w:rPr>
          <w:b/>
          <w:u w:val="single"/>
        </w:rPr>
      </w:pPr>
      <w:r w:rsidRPr="008F09BF">
        <w:rPr>
          <w:b/>
          <w:u w:val="single"/>
        </w:rPr>
        <w:t>Disadvantages:</w:t>
      </w:r>
    </w:p>
    <w:p w:rsidR="004E1758" w:rsidRDefault="004E1758" w:rsidP="00CA7395">
      <w:pPr>
        <w:numPr>
          <w:ilvl w:val="4"/>
          <w:numId w:val="2"/>
        </w:numPr>
        <w:tabs>
          <w:tab w:val="clear" w:pos="3600"/>
          <w:tab w:val="num" w:pos="2880"/>
        </w:tabs>
        <w:ind w:left="2880"/>
      </w:pPr>
      <w:r>
        <w:t xml:space="preserve">Unlimited liability – Each general partner is liable for the debts of the firm, no who was responsible for causing those debts.  </w:t>
      </w:r>
    </w:p>
    <w:p w:rsidR="004E1758" w:rsidRDefault="004E1758" w:rsidP="00CA7395">
      <w:pPr>
        <w:numPr>
          <w:ilvl w:val="4"/>
          <w:numId w:val="2"/>
        </w:numPr>
        <w:tabs>
          <w:tab w:val="clear" w:pos="3600"/>
          <w:tab w:val="num" w:pos="2880"/>
        </w:tabs>
        <w:ind w:hanging="1080"/>
      </w:pPr>
      <w:r>
        <w:t xml:space="preserve">Division of profits – Sharing risk means sharing profits, and that can cause conflicts. </w:t>
      </w:r>
    </w:p>
    <w:p w:rsidR="004E1758" w:rsidRDefault="004E1758" w:rsidP="00CA7395">
      <w:pPr>
        <w:numPr>
          <w:ilvl w:val="4"/>
          <w:numId w:val="2"/>
        </w:numPr>
        <w:tabs>
          <w:tab w:val="clear" w:pos="3600"/>
          <w:tab w:val="num" w:pos="2880"/>
        </w:tabs>
        <w:ind w:hanging="1080"/>
      </w:pPr>
      <w:r>
        <w:t xml:space="preserve">Disagreements among partners - Disagreements over money are just one example of potential conflict in a partnership. If things are going badly, on partner may blame the other.  Who has final authority over employees? Who hires and fires employees? Who works what hours? </w:t>
      </w:r>
    </w:p>
    <w:p w:rsidR="004E1758" w:rsidRDefault="004E1758" w:rsidP="00CA7395">
      <w:pPr>
        <w:numPr>
          <w:ilvl w:val="4"/>
          <w:numId w:val="2"/>
        </w:numPr>
        <w:tabs>
          <w:tab w:val="clear" w:pos="3600"/>
          <w:tab w:val="num" w:pos="2880"/>
        </w:tabs>
        <w:ind w:left="2880"/>
      </w:pPr>
      <w:r>
        <w:t>Difficult to terminate/withdraw investments. (once committed, only death, insanity, incarceration)</w:t>
      </w:r>
    </w:p>
    <w:p w:rsidR="004E1758" w:rsidRDefault="004E1758" w:rsidP="008F09BF"/>
    <w:p w:rsidR="004E1758" w:rsidRDefault="004E1758" w:rsidP="008F09BF">
      <w:pPr>
        <w:pStyle w:val="ListParagraph"/>
        <w:ind w:left="1080"/>
      </w:pPr>
    </w:p>
    <w:p w:rsidR="004E1758" w:rsidRPr="008F09BF" w:rsidRDefault="004E1758" w:rsidP="008F09BF">
      <w:pPr>
        <w:rPr>
          <w:b/>
          <w:i/>
          <w:u w:val="single"/>
        </w:rPr>
      </w:pPr>
      <w:r w:rsidRPr="008F09BF">
        <w:rPr>
          <w:b/>
          <w:i/>
          <w:u w:val="single"/>
        </w:rPr>
        <w:t>3. CORPORATIONS</w:t>
      </w:r>
    </w:p>
    <w:p w:rsidR="004E1758" w:rsidRDefault="004E1758" w:rsidP="00AB675D">
      <w:r>
        <w:tab/>
      </w:r>
      <w:r>
        <w:tab/>
      </w:r>
    </w:p>
    <w:p w:rsidR="004E1758" w:rsidRPr="008F09BF" w:rsidRDefault="004E1758" w:rsidP="00AB675D">
      <w:pPr>
        <w:rPr>
          <w:i/>
        </w:rPr>
      </w:pPr>
      <w:r w:rsidRPr="008F09BF">
        <w:rPr>
          <w:i/>
        </w:rPr>
        <w:t>What is a corporation?</w:t>
      </w:r>
    </w:p>
    <w:p w:rsidR="004E1758" w:rsidRDefault="004E1758" w:rsidP="00AB675D">
      <w:pPr>
        <w:ind w:left="1800"/>
      </w:pPr>
    </w:p>
    <w:p w:rsidR="004E1758" w:rsidRDefault="004E1758" w:rsidP="00CA7395">
      <w:pPr>
        <w:numPr>
          <w:ilvl w:val="2"/>
          <w:numId w:val="2"/>
        </w:numPr>
      </w:pPr>
      <w:r>
        <w:t>An artificial being, invisible, intangible and existing only in eyes of the law.</w:t>
      </w:r>
    </w:p>
    <w:p w:rsidR="004E1758" w:rsidRDefault="004E1758" w:rsidP="00CA7395">
      <w:pPr>
        <w:numPr>
          <w:ilvl w:val="2"/>
          <w:numId w:val="2"/>
        </w:numPr>
      </w:pPr>
      <w:r>
        <w:t>A legal entity, exists only on paper</w:t>
      </w:r>
    </w:p>
    <w:p w:rsidR="004E1758" w:rsidRDefault="004E1758" w:rsidP="00CA7395">
      <w:pPr>
        <w:numPr>
          <w:ilvl w:val="2"/>
          <w:numId w:val="2"/>
        </w:numPr>
      </w:pPr>
      <w:r>
        <w:t>Has all rights of an individual</w:t>
      </w:r>
    </w:p>
    <w:p w:rsidR="004E1758" w:rsidRDefault="004E1758" w:rsidP="00CA7395">
      <w:pPr>
        <w:numPr>
          <w:ilvl w:val="2"/>
          <w:numId w:val="2"/>
        </w:numPr>
      </w:pPr>
      <w:r>
        <w:t>Shareholder owns corporation, corporation owns assets</w:t>
      </w:r>
    </w:p>
    <w:p w:rsidR="004E1758" w:rsidRPr="00685F0A" w:rsidRDefault="004E1758" w:rsidP="00685F0A">
      <w:pPr>
        <w:ind w:left="2160"/>
        <w:rPr>
          <w:b/>
          <w:i/>
          <w:u w:val="single"/>
        </w:rPr>
      </w:pPr>
    </w:p>
    <w:p w:rsidR="004E1758" w:rsidRPr="00685F0A" w:rsidRDefault="004E1758" w:rsidP="00685F0A">
      <w:pPr>
        <w:pStyle w:val="ListParagraph"/>
        <w:ind w:left="1440"/>
        <w:rPr>
          <w:b/>
          <w:i/>
          <w:u w:val="single"/>
        </w:rPr>
      </w:pPr>
      <w:r w:rsidRPr="00685F0A">
        <w:rPr>
          <w:b/>
          <w:i/>
          <w:u w:val="single"/>
        </w:rPr>
        <w:t>Rights</w:t>
      </w:r>
    </w:p>
    <w:p w:rsidR="004E1758" w:rsidRDefault="004E1758" w:rsidP="00CA7395">
      <w:pPr>
        <w:numPr>
          <w:ilvl w:val="4"/>
          <w:numId w:val="2"/>
        </w:numPr>
        <w:tabs>
          <w:tab w:val="clear" w:pos="3600"/>
          <w:tab w:val="num" w:pos="2880"/>
        </w:tabs>
        <w:ind w:left="2880"/>
      </w:pPr>
      <w:r>
        <w:t>Buy, own, sell, manage property</w:t>
      </w:r>
    </w:p>
    <w:p w:rsidR="004E1758" w:rsidRDefault="004E1758" w:rsidP="00CA7395">
      <w:pPr>
        <w:numPr>
          <w:ilvl w:val="4"/>
          <w:numId w:val="2"/>
        </w:numPr>
        <w:tabs>
          <w:tab w:val="clear" w:pos="3600"/>
          <w:tab w:val="num" w:pos="2880"/>
        </w:tabs>
        <w:ind w:left="2880"/>
      </w:pPr>
      <w:r>
        <w:t>To sue and be sued</w:t>
      </w:r>
    </w:p>
    <w:p w:rsidR="004E1758" w:rsidRDefault="004E1758" w:rsidP="00CA7395">
      <w:pPr>
        <w:numPr>
          <w:ilvl w:val="4"/>
          <w:numId w:val="2"/>
        </w:numPr>
        <w:tabs>
          <w:tab w:val="clear" w:pos="3600"/>
          <w:tab w:val="num" w:pos="2880"/>
        </w:tabs>
        <w:ind w:left="2880"/>
      </w:pPr>
      <w:r>
        <w:t xml:space="preserve">Recognize as the legal owner of the business </w:t>
      </w:r>
    </w:p>
    <w:p w:rsidR="004E1758" w:rsidRDefault="004E1758" w:rsidP="00CA7395">
      <w:pPr>
        <w:numPr>
          <w:ilvl w:val="4"/>
          <w:numId w:val="2"/>
        </w:numPr>
        <w:tabs>
          <w:tab w:val="clear" w:pos="3600"/>
          <w:tab w:val="num" w:pos="2880"/>
        </w:tabs>
        <w:ind w:left="2880"/>
      </w:pPr>
      <w:r>
        <w:t>To continue forever</w:t>
      </w:r>
    </w:p>
    <w:p w:rsidR="004E1758" w:rsidRDefault="004E1758" w:rsidP="00685F0A">
      <w:pPr>
        <w:ind w:left="2880"/>
      </w:pPr>
    </w:p>
    <w:p w:rsidR="004E1758" w:rsidRDefault="004E1758" w:rsidP="00CA7395">
      <w:pPr>
        <w:numPr>
          <w:ilvl w:val="2"/>
          <w:numId w:val="2"/>
        </w:numPr>
      </w:pPr>
      <w:r>
        <w:t>Owned by shareholders who are not liable for the debts of the company  beyond the money they invest</w:t>
      </w:r>
    </w:p>
    <w:p w:rsidR="004E1758" w:rsidRPr="00685F0A" w:rsidRDefault="004E1758" w:rsidP="00685F0A">
      <w:pPr>
        <w:ind w:left="2160"/>
        <w:rPr>
          <w:b/>
          <w:i/>
          <w:u w:val="single"/>
        </w:rPr>
      </w:pPr>
    </w:p>
    <w:p w:rsidR="004E1758" w:rsidRDefault="004E1758" w:rsidP="00685F0A">
      <w:pPr>
        <w:ind w:left="720" w:firstLine="720"/>
        <w:rPr>
          <w:b/>
          <w:i/>
          <w:u w:val="single"/>
        </w:rPr>
      </w:pPr>
      <w:r w:rsidRPr="00685F0A">
        <w:rPr>
          <w:b/>
          <w:i/>
          <w:u w:val="single"/>
        </w:rPr>
        <w:t>Economic/social benefits</w:t>
      </w:r>
    </w:p>
    <w:p w:rsidR="004E1758" w:rsidRPr="00685F0A" w:rsidRDefault="004E1758" w:rsidP="00685F0A">
      <w:pPr>
        <w:ind w:left="720" w:firstLine="720"/>
        <w:rPr>
          <w:b/>
          <w:i/>
          <w:u w:val="single"/>
        </w:rPr>
      </w:pPr>
    </w:p>
    <w:p w:rsidR="004E1758" w:rsidRDefault="004E1758" w:rsidP="00CA7395">
      <w:pPr>
        <w:numPr>
          <w:ilvl w:val="4"/>
          <w:numId w:val="2"/>
        </w:numPr>
        <w:tabs>
          <w:tab w:val="clear" w:pos="3600"/>
          <w:tab w:val="num" w:pos="2880"/>
        </w:tabs>
        <w:ind w:left="2880"/>
      </w:pPr>
      <w:r>
        <w:t>Most effective means of managing productive resources (land, labor, capital)</w:t>
      </w:r>
    </w:p>
    <w:p w:rsidR="004E1758" w:rsidRDefault="004E1758" w:rsidP="00CA7395">
      <w:pPr>
        <w:numPr>
          <w:ilvl w:val="4"/>
          <w:numId w:val="2"/>
        </w:numPr>
        <w:tabs>
          <w:tab w:val="clear" w:pos="3600"/>
          <w:tab w:val="num" w:pos="2880"/>
        </w:tabs>
        <w:ind w:hanging="1080"/>
      </w:pPr>
      <w:r>
        <w:t>Professional management and research</w:t>
      </w:r>
    </w:p>
    <w:p w:rsidR="004E1758" w:rsidRDefault="004E1758" w:rsidP="00CA7395">
      <w:pPr>
        <w:numPr>
          <w:ilvl w:val="4"/>
          <w:numId w:val="2"/>
        </w:numPr>
        <w:tabs>
          <w:tab w:val="clear" w:pos="3600"/>
          <w:tab w:val="num" w:pos="2880"/>
        </w:tabs>
        <w:ind w:hanging="1080"/>
      </w:pPr>
      <w:r>
        <w:t>Higher living standards</w:t>
      </w:r>
    </w:p>
    <w:p w:rsidR="004E1758" w:rsidRPr="00685F0A" w:rsidRDefault="004E1758" w:rsidP="00685F0A">
      <w:pPr>
        <w:ind w:left="3600"/>
        <w:rPr>
          <w:b/>
          <w:i/>
          <w:u w:val="single"/>
        </w:rPr>
      </w:pPr>
    </w:p>
    <w:p w:rsidR="004E1758" w:rsidRDefault="004E1758" w:rsidP="00685F0A">
      <w:pPr>
        <w:ind w:left="720" w:firstLine="720"/>
        <w:rPr>
          <w:b/>
          <w:i/>
          <w:u w:val="single"/>
        </w:rPr>
      </w:pPr>
      <w:r w:rsidRPr="00685F0A">
        <w:rPr>
          <w:b/>
          <w:i/>
          <w:u w:val="single"/>
        </w:rPr>
        <w:t>Economic/social problems</w:t>
      </w:r>
    </w:p>
    <w:p w:rsidR="004E1758" w:rsidRPr="00685F0A" w:rsidRDefault="004E1758" w:rsidP="00685F0A">
      <w:pPr>
        <w:ind w:left="720" w:firstLine="720"/>
        <w:rPr>
          <w:b/>
          <w:i/>
          <w:u w:val="single"/>
        </w:rPr>
      </w:pPr>
    </w:p>
    <w:p w:rsidR="004E1758" w:rsidRDefault="004E1758" w:rsidP="00CA7395">
      <w:pPr>
        <w:numPr>
          <w:ilvl w:val="4"/>
          <w:numId w:val="2"/>
        </w:numPr>
        <w:tabs>
          <w:tab w:val="clear" w:pos="3600"/>
          <w:tab w:val="num" w:pos="2880"/>
        </w:tabs>
        <w:ind w:hanging="1080"/>
      </w:pPr>
      <w:r>
        <w:t>Bigness (monopolies, morale, price fixing)</w:t>
      </w:r>
    </w:p>
    <w:p w:rsidR="004E1758" w:rsidRDefault="004E1758" w:rsidP="00CA7395">
      <w:pPr>
        <w:numPr>
          <w:ilvl w:val="4"/>
          <w:numId w:val="2"/>
        </w:numPr>
        <w:tabs>
          <w:tab w:val="clear" w:pos="3600"/>
          <w:tab w:val="num" w:pos="2880"/>
        </w:tabs>
        <w:ind w:hanging="1080"/>
      </w:pPr>
      <w:r>
        <w:t>Environmental</w:t>
      </w:r>
    </w:p>
    <w:p w:rsidR="004E1758" w:rsidRDefault="004E1758" w:rsidP="00CA7395">
      <w:pPr>
        <w:numPr>
          <w:ilvl w:val="4"/>
          <w:numId w:val="2"/>
        </w:numPr>
        <w:tabs>
          <w:tab w:val="clear" w:pos="3600"/>
          <w:tab w:val="num" w:pos="2880"/>
        </w:tabs>
        <w:ind w:hanging="1080"/>
      </w:pPr>
      <w:r>
        <w:t>Political</w:t>
      </w:r>
    </w:p>
    <w:p w:rsidR="004E1758" w:rsidRPr="00685F0A" w:rsidRDefault="004E1758" w:rsidP="00685F0A">
      <w:pPr>
        <w:ind w:left="3600"/>
        <w:rPr>
          <w:b/>
          <w:i/>
          <w:u w:val="single"/>
        </w:rPr>
      </w:pPr>
    </w:p>
    <w:p w:rsidR="004E1758" w:rsidRDefault="004E1758" w:rsidP="00685F0A">
      <w:pPr>
        <w:ind w:left="720" w:firstLine="720"/>
        <w:rPr>
          <w:b/>
          <w:i/>
          <w:u w:val="single"/>
        </w:rPr>
      </w:pPr>
      <w:r w:rsidRPr="00685F0A">
        <w:rPr>
          <w:b/>
          <w:i/>
          <w:u w:val="single"/>
        </w:rPr>
        <w:t>Forming corporation</w:t>
      </w:r>
    </w:p>
    <w:p w:rsidR="004E1758" w:rsidRPr="00685F0A" w:rsidRDefault="004E1758" w:rsidP="00685F0A">
      <w:pPr>
        <w:ind w:left="720" w:firstLine="720"/>
        <w:rPr>
          <w:b/>
          <w:i/>
          <w:u w:val="single"/>
        </w:rPr>
      </w:pPr>
    </w:p>
    <w:p w:rsidR="004E1758" w:rsidRDefault="004E1758" w:rsidP="00CA7395">
      <w:pPr>
        <w:numPr>
          <w:ilvl w:val="4"/>
          <w:numId w:val="2"/>
        </w:numPr>
        <w:tabs>
          <w:tab w:val="clear" w:pos="3600"/>
          <w:tab w:val="num" w:pos="2880"/>
        </w:tabs>
        <w:ind w:hanging="1080"/>
      </w:pPr>
      <w:r>
        <w:t>Federally or provincially</w:t>
      </w:r>
    </w:p>
    <w:p w:rsidR="004E1758" w:rsidRDefault="004E1758" w:rsidP="00CA7395">
      <w:pPr>
        <w:numPr>
          <w:ilvl w:val="4"/>
          <w:numId w:val="2"/>
        </w:numPr>
        <w:tabs>
          <w:tab w:val="clear" w:pos="3600"/>
          <w:tab w:val="num" w:pos="2880"/>
        </w:tabs>
        <w:ind w:hanging="1080"/>
      </w:pPr>
      <w:r>
        <w:t>Articles of Incorporation must be drawn</w:t>
      </w:r>
    </w:p>
    <w:p w:rsidR="004E1758" w:rsidRDefault="004E1758" w:rsidP="00CA7395">
      <w:pPr>
        <w:numPr>
          <w:ilvl w:val="6"/>
          <w:numId w:val="9"/>
        </w:numPr>
        <w:tabs>
          <w:tab w:val="clear" w:pos="5040"/>
          <w:tab w:val="num" w:pos="3420"/>
        </w:tabs>
        <w:ind w:left="3960"/>
      </w:pPr>
      <w:r>
        <w:t>Legal authorization from government to corporate</w:t>
      </w:r>
    </w:p>
    <w:p w:rsidR="004E1758" w:rsidRDefault="004E1758" w:rsidP="00CA7395">
      <w:pPr>
        <w:numPr>
          <w:ilvl w:val="6"/>
          <w:numId w:val="9"/>
        </w:numPr>
        <w:tabs>
          <w:tab w:val="clear" w:pos="5040"/>
          <w:tab w:val="num" w:pos="3420"/>
        </w:tabs>
        <w:ind w:left="3960"/>
      </w:pPr>
      <w:r>
        <w:t>Gives company name added protection</w:t>
      </w:r>
    </w:p>
    <w:p w:rsidR="004E1758" w:rsidRDefault="004E1758" w:rsidP="00CA7395">
      <w:pPr>
        <w:numPr>
          <w:ilvl w:val="6"/>
          <w:numId w:val="9"/>
        </w:numPr>
        <w:tabs>
          <w:tab w:val="clear" w:pos="5040"/>
          <w:tab w:val="num" w:pos="3420"/>
        </w:tabs>
        <w:ind w:left="3960"/>
      </w:pPr>
      <w:r>
        <w:t>Should Include:</w:t>
      </w:r>
    </w:p>
    <w:p w:rsidR="004E1758" w:rsidRDefault="004E1758" w:rsidP="00CA7395">
      <w:pPr>
        <w:numPr>
          <w:ilvl w:val="7"/>
          <w:numId w:val="9"/>
        </w:numPr>
        <w:tabs>
          <w:tab w:val="clear" w:pos="5760"/>
          <w:tab w:val="num" w:pos="4500"/>
        </w:tabs>
        <w:ind w:hanging="1440"/>
      </w:pPr>
      <w:r>
        <w:t xml:space="preserve"> Name of corporation</w:t>
      </w:r>
    </w:p>
    <w:p w:rsidR="004E1758" w:rsidRDefault="004E1758" w:rsidP="00CA7395">
      <w:pPr>
        <w:numPr>
          <w:ilvl w:val="7"/>
          <w:numId w:val="9"/>
        </w:numPr>
        <w:tabs>
          <w:tab w:val="clear" w:pos="5760"/>
          <w:tab w:val="num" w:pos="4500"/>
        </w:tabs>
        <w:ind w:hanging="1440"/>
      </w:pPr>
      <w:r>
        <w:t xml:space="preserve"> Type/number of shared to be issued</w:t>
      </w:r>
    </w:p>
    <w:p w:rsidR="004E1758" w:rsidRDefault="004E1758" w:rsidP="00CA7395">
      <w:pPr>
        <w:numPr>
          <w:ilvl w:val="7"/>
          <w:numId w:val="9"/>
        </w:numPr>
        <w:tabs>
          <w:tab w:val="clear" w:pos="5760"/>
          <w:tab w:val="num" w:pos="4500"/>
        </w:tabs>
        <w:ind w:hanging="1440"/>
      </w:pPr>
      <w:r>
        <w:t xml:space="preserve"> Number of directors</w:t>
      </w:r>
    </w:p>
    <w:p w:rsidR="004E1758" w:rsidRDefault="004E1758" w:rsidP="00CA7395">
      <w:pPr>
        <w:numPr>
          <w:ilvl w:val="7"/>
          <w:numId w:val="9"/>
        </w:numPr>
        <w:tabs>
          <w:tab w:val="clear" w:pos="5760"/>
          <w:tab w:val="num" w:pos="4500"/>
        </w:tabs>
        <w:ind w:hanging="1440"/>
      </w:pPr>
      <w:r>
        <w:t xml:space="preserve"> Location of operations</w:t>
      </w:r>
    </w:p>
    <w:p w:rsidR="004E1758" w:rsidRDefault="004E1758" w:rsidP="00CA7395">
      <w:pPr>
        <w:numPr>
          <w:ilvl w:val="7"/>
          <w:numId w:val="9"/>
        </w:numPr>
        <w:tabs>
          <w:tab w:val="clear" w:pos="5760"/>
          <w:tab w:val="num" w:pos="4500"/>
        </w:tabs>
        <w:ind w:hanging="1440"/>
      </w:pPr>
      <w:r>
        <w:t xml:space="preserve"> Purpose of business</w:t>
      </w:r>
    </w:p>
    <w:p w:rsidR="004E1758" w:rsidRDefault="004E1758" w:rsidP="00CA7395">
      <w:pPr>
        <w:numPr>
          <w:ilvl w:val="4"/>
          <w:numId w:val="9"/>
        </w:numPr>
        <w:tabs>
          <w:tab w:val="clear" w:pos="3600"/>
          <w:tab w:val="num" w:pos="2880"/>
        </w:tabs>
        <w:ind w:hanging="1080"/>
      </w:pPr>
      <w:r>
        <w:t>Must file annual reports containing basic data about corporation</w:t>
      </w:r>
    </w:p>
    <w:p w:rsidR="004E1758" w:rsidRDefault="004E1758" w:rsidP="00685F0A">
      <w:pPr>
        <w:ind w:left="1440"/>
      </w:pPr>
    </w:p>
    <w:p w:rsidR="004E1758" w:rsidRDefault="004E1758" w:rsidP="00685F0A">
      <w:pPr>
        <w:ind w:left="1440"/>
      </w:pPr>
    </w:p>
    <w:p w:rsidR="004E1758" w:rsidRDefault="004E1758" w:rsidP="00685F0A">
      <w:pPr>
        <w:ind w:left="1440"/>
      </w:pPr>
    </w:p>
    <w:p w:rsidR="004E1758" w:rsidRDefault="004E1758" w:rsidP="00685F0A">
      <w:pPr>
        <w:ind w:left="1440"/>
      </w:pPr>
    </w:p>
    <w:p w:rsidR="004E1758" w:rsidRPr="00685F0A" w:rsidRDefault="004E1758" w:rsidP="00685F0A">
      <w:pPr>
        <w:ind w:left="1440"/>
        <w:rPr>
          <w:b/>
          <w:i/>
          <w:u w:val="single"/>
        </w:rPr>
      </w:pPr>
    </w:p>
    <w:p w:rsidR="004E1758" w:rsidRDefault="004E1758" w:rsidP="00685F0A">
      <w:pPr>
        <w:ind w:left="720" w:firstLine="720"/>
        <w:rPr>
          <w:b/>
          <w:i/>
          <w:u w:val="single"/>
        </w:rPr>
      </w:pPr>
      <w:r w:rsidRPr="00685F0A">
        <w:rPr>
          <w:b/>
          <w:i/>
          <w:u w:val="single"/>
        </w:rPr>
        <w:t>Corporate governance</w:t>
      </w:r>
    </w:p>
    <w:p w:rsidR="004E1758" w:rsidRPr="00685F0A" w:rsidRDefault="004E1758" w:rsidP="00685F0A">
      <w:pPr>
        <w:ind w:left="2160"/>
        <w:rPr>
          <w:b/>
          <w:i/>
          <w:u w:val="single"/>
        </w:rPr>
      </w:pPr>
    </w:p>
    <w:p w:rsidR="004E1758" w:rsidRDefault="004E1758" w:rsidP="00CA7395">
      <w:pPr>
        <w:numPr>
          <w:ilvl w:val="4"/>
          <w:numId w:val="9"/>
        </w:numPr>
        <w:tabs>
          <w:tab w:val="clear" w:pos="3600"/>
          <w:tab w:val="num" w:pos="2880"/>
        </w:tabs>
        <w:ind w:left="2880"/>
      </w:pPr>
      <w:r>
        <w:t>Process and policies that determine how an organization interacts with its stakeholders</w:t>
      </w:r>
    </w:p>
    <w:p w:rsidR="004E1758" w:rsidRDefault="004E1758" w:rsidP="00CA7395">
      <w:pPr>
        <w:numPr>
          <w:ilvl w:val="4"/>
          <w:numId w:val="9"/>
        </w:numPr>
        <w:tabs>
          <w:tab w:val="clear" w:pos="3600"/>
          <w:tab w:val="num" w:pos="2880"/>
        </w:tabs>
        <w:ind w:left="2880"/>
      </w:pPr>
      <w:r>
        <w:t>Rules outline how the organization is to be managed</w:t>
      </w:r>
    </w:p>
    <w:p w:rsidR="004E1758" w:rsidRDefault="004E1758" w:rsidP="00CA7395">
      <w:pPr>
        <w:numPr>
          <w:ilvl w:val="4"/>
          <w:numId w:val="9"/>
        </w:numPr>
        <w:tabs>
          <w:tab w:val="clear" w:pos="3600"/>
          <w:tab w:val="num" w:pos="2880"/>
        </w:tabs>
        <w:ind w:left="2880"/>
      </w:pPr>
      <w:r>
        <w:t xml:space="preserve">There is a separation between ownership and management in a corporation. </w:t>
      </w:r>
    </w:p>
    <w:p w:rsidR="004E1758" w:rsidRPr="00685F0A" w:rsidRDefault="004E1758" w:rsidP="00685F0A">
      <w:pPr>
        <w:ind w:left="2880"/>
        <w:rPr>
          <w:b/>
          <w:i/>
          <w:u w:val="single"/>
        </w:rPr>
      </w:pPr>
    </w:p>
    <w:p w:rsidR="004E1758" w:rsidRDefault="004E1758" w:rsidP="00685F0A">
      <w:pPr>
        <w:ind w:left="720" w:firstLine="720"/>
        <w:rPr>
          <w:b/>
          <w:i/>
          <w:u w:val="single"/>
        </w:rPr>
      </w:pPr>
      <w:r>
        <w:rPr>
          <w:b/>
          <w:i/>
          <w:u w:val="single"/>
        </w:rPr>
        <w:t>Control of the Corporation</w:t>
      </w:r>
    </w:p>
    <w:p w:rsidR="004E1758" w:rsidRPr="00685F0A" w:rsidRDefault="004E1758" w:rsidP="00685F0A">
      <w:pPr>
        <w:ind w:left="2160"/>
        <w:rPr>
          <w:b/>
          <w:i/>
          <w:u w:val="single"/>
        </w:rPr>
      </w:pPr>
    </w:p>
    <w:p w:rsidR="004E1758" w:rsidRDefault="004E1758" w:rsidP="00CA7395">
      <w:pPr>
        <w:numPr>
          <w:ilvl w:val="4"/>
          <w:numId w:val="9"/>
        </w:numPr>
        <w:tabs>
          <w:tab w:val="clear" w:pos="3600"/>
          <w:tab w:val="num" w:pos="2880"/>
        </w:tabs>
        <w:ind w:hanging="1080"/>
      </w:pPr>
      <w:r>
        <w:t>Shareholders</w:t>
      </w:r>
    </w:p>
    <w:p w:rsidR="004E1758" w:rsidRDefault="004E1758" w:rsidP="00CA7395">
      <w:pPr>
        <w:numPr>
          <w:ilvl w:val="6"/>
          <w:numId w:val="10"/>
        </w:numPr>
        <w:tabs>
          <w:tab w:val="clear" w:pos="5040"/>
          <w:tab w:val="num" w:pos="3960"/>
        </w:tabs>
        <w:ind w:hanging="1440"/>
      </w:pPr>
      <w:r>
        <w:t>Own corporations</w:t>
      </w:r>
    </w:p>
    <w:p w:rsidR="004E1758" w:rsidRDefault="004E1758" w:rsidP="00CA7395">
      <w:pPr>
        <w:numPr>
          <w:ilvl w:val="6"/>
          <w:numId w:val="10"/>
        </w:numPr>
        <w:tabs>
          <w:tab w:val="clear" w:pos="5040"/>
          <w:tab w:val="num" w:pos="3960"/>
        </w:tabs>
        <w:ind w:hanging="1440"/>
      </w:pPr>
      <w:r>
        <w:t>2 classifications:</w:t>
      </w:r>
    </w:p>
    <w:p w:rsidR="004E1758" w:rsidRDefault="004E1758" w:rsidP="00CA7395">
      <w:pPr>
        <w:numPr>
          <w:ilvl w:val="7"/>
          <w:numId w:val="10"/>
        </w:numPr>
        <w:tabs>
          <w:tab w:val="clear" w:pos="5760"/>
          <w:tab w:val="num" w:pos="4500"/>
        </w:tabs>
        <w:ind w:hanging="1440"/>
      </w:pPr>
      <w:r>
        <w:t>Common (remaining)</w:t>
      </w:r>
    </w:p>
    <w:p w:rsidR="004E1758" w:rsidRDefault="004E1758" w:rsidP="00CA7395">
      <w:pPr>
        <w:numPr>
          <w:ilvl w:val="7"/>
          <w:numId w:val="10"/>
        </w:numPr>
        <w:tabs>
          <w:tab w:val="clear" w:pos="5760"/>
          <w:tab w:val="num" w:pos="4500"/>
        </w:tabs>
        <w:ind w:hanging="1440"/>
      </w:pPr>
      <w:r>
        <w:t xml:space="preserve">Preferred </w:t>
      </w:r>
    </w:p>
    <w:p w:rsidR="004E1758" w:rsidRDefault="004E1758" w:rsidP="00CA7395">
      <w:pPr>
        <w:numPr>
          <w:ilvl w:val="6"/>
          <w:numId w:val="10"/>
        </w:numPr>
        <w:tabs>
          <w:tab w:val="clear" w:pos="5040"/>
          <w:tab w:val="num" w:pos="3960"/>
        </w:tabs>
        <w:ind w:hanging="1440"/>
      </w:pPr>
      <w:r>
        <w:t>Rights of a shareholder:</w:t>
      </w:r>
    </w:p>
    <w:p w:rsidR="004E1758" w:rsidRDefault="004E1758" w:rsidP="00CA7395">
      <w:pPr>
        <w:numPr>
          <w:ilvl w:val="7"/>
          <w:numId w:val="10"/>
        </w:numPr>
        <w:tabs>
          <w:tab w:val="clear" w:pos="5760"/>
          <w:tab w:val="num" w:pos="4500"/>
        </w:tabs>
        <w:ind w:hanging="1440"/>
      </w:pPr>
      <w:r>
        <w:t>Vote for board (1 vote per share)</w:t>
      </w:r>
    </w:p>
    <w:p w:rsidR="004E1758" w:rsidRDefault="004E1758" w:rsidP="00CA7395">
      <w:pPr>
        <w:numPr>
          <w:ilvl w:val="7"/>
          <w:numId w:val="10"/>
        </w:numPr>
        <w:tabs>
          <w:tab w:val="clear" w:pos="5760"/>
          <w:tab w:val="num" w:pos="4500"/>
        </w:tabs>
        <w:ind w:hanging="1440"/>
      </w:pPr>
      <w:r>
        <w:t>Right to receive dividends if declared</w:t>
      </w:r>
    </w:p>
    <w:p w:rsidR="004E1758" w:rsidRDefault="004E1758" w:rsidP="00CA7395">
      <w:pPr>
        <w:numPr>
          <w:ilvl w:val="7"/>
          <w:numId w:val="10"/>
        </w:numPr>
        <w:tabs>
          <w:tab w:val="clear" w:pos="5760"/>
          <w:tab w:val="num" w:pos="4500"/>
        </w:tabs>
        <w:ind w:hanging="1440"/>
      </w:pPr>
      <w:r>
        <w:t>Hold/sell any share registered in name</w:t>
      </w:r>
    </w:p>
    <w:p w:rsidR="004E1758" w:rsidRDefault="004E1758" w:rsidP="00CA7395">
      <w:pPr>
        <w:numPr>
          <w:ilvl w:val="7"/>
          <w:numId w:val="10"/>
        </w:numPr>
        <w:tabs>
          <w:tab w:val="clear" w:pos="5760"/>
          <w:tab w:val="num" w:pos="4500"/>
        </w:tabs>
        <w:ind w:hanging="1440"/>
      </w:pPr>
      <w:r>
        <w:t>Share in assets on a pro rata basis</w:t>
      </w:r>
    </w:p>
    <w:p w:rsidR="004E1758" w:rsidRDefault="004E1758" w:rsidP="00CA7395">
      <w:pPr>
        <w:numPr>
          <w:ilvl w:val="7"/>
          <w:numId w:val="10"/>
        </w:numPr>
        <w:tabs>
          <w:tab w:val="clear" w:pos="5760"/>
          <w:tab w:val="num" w:pos="4500"/>
        </w:tabs>
        <w:ind w:hanging="1440"/>
      </w:pPr>
      <w:r>
        <w:t>Pre-emptive rights</w:t>
      </w:r>
    </w:p>
    <w:p w:rsidR="004E1758" w:rsidRDefault="004E1758" w:rsidP="00CA7395">
      <w:pPr>
        <w:numPr>
          <w:ilvl w:val="7"/>
          <w:numId w:val="10"/>
        </w:numPr>
        <w:tabs>
          <w:tab w:val="clear" w:pos="5760"/>
          <w:tab w:val="num" w:pos="4500"/>
        </w:tabs>
        <w:ind w:hanging="1440"/>
      </w:pPr>
      <w:r>
        <w:t>Inspect books</w:t>
      </w:r>
    </w:p>
    <w:p w:rsidR="004E1758" w:rsidRDefault="004E1758" w:rsidP="00CA7395">
      <w:pPr>
        <w:numPr>
          <w:ilvl w:val="7"/>
          <w:numId w:val="10"/>
        </w:numPr>
        <w:tabs>
          <w:tab w:val="clear" w:pos="5760"/>
          <w:tab w:val="num" w:pos="4500"/>
        </w:tabs>
        <w:ind w:hanging="1440"/>
      </w:pPr>
      <w:r>
        <w:t>Send in proxy</w:t>
      </w:r>
    </w:p>
    <w:p w:rsidR="004E1758" w:rsidRDefault="004E1758" w:rsidP="00685F0A">
      <w:pPr>
        <w:ind w:left="5760"/>
      </w:pPr>
    </w:p>
    <w:p w:rsidR="004E1758" w:rsidRDefault="004E1758" w:rsidP="00CA7395">
      <w:pPr>
        <w:numPr>
          <w:ilvl w:val="4"/>
          <w:numId w:val="9"/>
        </w:numPr>
        <w:tabs>
          <w:tab w:val="clear" w:pos="3600"/>
          <w:tab w:val="num" w:pos="2880"/>
        </w:tabs>
        <w:ind w:hanging="1080"/>
      </w:pPr>
      <w:r>
        <w:t>Board of directors (elected by and represent the shareholders)</w:t>
      </w:r>
    </w:p>
    <w:p w:rsidR="004E1758" w:rsidRDefault="004E1758" w:rsidP="00CA7395">
      <w:pPr>
        <w:numPr>
          <w:ilvl w:val="6"/>
          <w:numId w:val="9"/>
        </w:numPr>
        <w:tabs>
          <w:tab w:val="clear" w:pos="5040"/>
          <w:tab w:val="num" w:pos="3960"/>
        </w:tabs>
        <w:ind w:hanging="1440"/>
      </w:pPr>
      <w:r>
        <w:t>Represents rights</w:t>
      </w:r>
    </w:p>
    <w:p w:rsidR="004E1758" w:rsidRDefault="004E1758" w:rsidP="00CA7395">
      <w:pPr>
        <w:numPr>
          <w:ilvl w:val="6"/>
          <w:numId w:val="9"/>
        </w:numPr>
        <w:tabs>
          <w:tab w:val="clear" w:pos="5040"/>
          <w:tab w:val="num" w:pos="3960"/>
        </w:tabs>
        <w:ind w:hanging="1440"/>
      </w:pPr>
      <w:r>
        <w:t>Formulates/adopts a set of corporate bylaws</w:t>
      </w:r>
    </w:p>
    <w:p w:rsidR="004E1758" w:rsidRDefault="004E1758" w:rsidP="00CA7395">
      <w:pPr>
        <w:numPr>
          <w:ilvl w:val="6"/>
          <w:numId w:val="9"/>
        </w:numPr>
        <w:tabs>
          <w:tab w:val="clear" w:pos="5040"/>
          <w:tab w:val="num" w:pos="3960"/>
        </w:tabs>
        <w:ind w:hanging="1440"/>
      </w:pPr>
      <w:r>
        <w:t>Oversees/evaluates job of senior manager</w:t>
      </w:r>
    </w:p>
    <w:p w:rsidR="004E1758" w:rsidRDefault="004E1758" w:rsidP="00CA7395">
      <w:pPr>
        <w:numPr>
          <w:ilvl w:val="6"/>
          <w:numId w:val="9"/>
        </w:numPr>
        <w:tabs>
          <w:tab w:val="clear" w:pos="5040"/>
          <w:tab w:val="num" w:pos="3960"/>
        </w:tabs>
        <w:ind w:hanging="1440"/>
      </w:pPr>
      <w:r>
        <w:t>Absolutely liable for GST and income tax</w:t>
      </w:r>
    </w:p>
    <w:p w:rsidR="004E1758" w:rsidRDefault="004E1758" w:rsidP="00CA7395">
      <w:pPr>
        <w:numPr>
          <w:ilvl w:val="6"/>
          <w:numId w:val="9"/>
        </w:numPr>
        <w:tabs>
          <w:tab w:val="clear" w:pos="5040"/>
          <w:tab w:val="num" w:pos="3960"/>
        </w:tabs>
        <w:ind w:hanging="1440"/>
      </w:pPr>
      <w:r>
        <w:t>Liable for 6 months employee wages</w:t>
      </w:r>
    </w:p>
    <w:p w:rsidR="004E1758" w:rsidRDefault="004E1758" w:rsidP="00685F0A">
      <w:pPr>
        <w:ind w:left="5040"/>
      </w:pPr>
    </w:p>
    <w:p w:rsidR="004E1758" w:rsidRDefault="004E1758" w:rsidP="00CA7395">
      <w:pPr>
        <w:numPr>
          <w:ilvl w:val="4"/>
          <w:numId w:val="9"/>
        </w:numPr>
        <w:tabs>
          <w:tab w:val="clear" w:pos="3600"/>
          <w:tab w:val="num" w:pos="2880"/>
        </w:tabs>
        <w:ind w:hanging="1080"/>
      </w:pPr>
      <w:r>
        <w:t>Senior Management (elected by board of directors)</w:t>
      </w:r>
    </w:p>
    <w:p w:rsidR="004E1758" w:rsidRPr="00685F0A" w:rsidRDefault="004E1758" w:rsidP="00685F0A">
      <w:pPr>
        <w:ind w:left="3600"/>
        <w:rPr>
          <w:b/>
          <w:i/>
          <w:u w:val="single"/>
        </w:rPr>
      </w:pPr>
    </w:p>
    <w:p w:rsidR="004E1758" w:rsidRPr="00685F0A" w:rsidRDefault="004E1758" w:rsidP="00685F0A">
      <w:pPr>
        <w:ind w:left="720" w:firstLine="720"/>
        <w:rPr>
          <w:b/>
          <w:i/>
          <w:u w:val="single"/>
        </w:rPr>
      </w:pPr>
      <w:r w:rsidRPr="00685F0A">
        <w:rPr>
          <w:b/>
          <w:i/>
          <w:u w:val="single"/>
        </w:rPr>
        <w:t>How a corporation obtains funds</w:t>
      </w:r>
    </w:p>
    <w:p w:rsidR="004E1758" w:rsidRPr="00540C06" w:rsidRDefault="004E1758" w:rsidP="00CA7395">
      <w:pPr>
        <w:pStyle w:val="ListParagraph"/>
        <w:numPr>
          <w:ilvl w:val="0"/>
          <w:numId w:val="107"/>
        </w:numPr>
        <w:rPr>
          <w:b/>
        </w:rPr>
      </w:pPr>
      <w:r w:rsidRPr="00540C06">
        <w:rPr>
          <w:b/>
        </w:rPr>
        <w:t>Equity Financing</w:t>
      </w:r>
    </w:p>
    <w:p w:rsidR="004E1758" w:rsidRDefault="004E1758" w:rsidP="00CA7395">
      <w:pPr>
        <w:numPr>
          <w:ilvl w:val="6"/>
          <w:numId w:val="9"/>
        </w:numPr>
        <w:tabs>
          <w:tab w:val="clear" w:pos="5040"/>
          <w:tab w:val="num" w:pos="3960"/>
        </w:tabs>
        <w:ind w:hanging="1440"/>
      </w:pPr>
      <w:r>
        <w:t>Selling of shares in the business</w:t>
      </w:r>
    </w:p>
    <w:p w:rsidR="004E1758" w:rsidRDefault="004E1758" w:rsidP="00CA7395">
      <w:pPr>
        <w:numPr>
          <w:ilvl w:val="6"/>
          <w:numId w:val="9"/>
        </w:numPr>
        <w:tabs>
          <w:tab w:val="clear" w:pos="5040"/>
          <w:tab w:val="num" w:pos="3960"/>
        </w:tabs>
        <w:ind w:hanging="1440"/>
      </w:pPr>
      <w:r>
        <w:t>This will dilute ownership, but nothing to pay back</w:t>
      </w:r>
    </w:p>
    <w:p w:rsidR="004E1758" w:rsidRPr="00D039E1" w:rsidRDefault="004E1758" w:rsidP="00D039E1">
      <w:pPr>
        <w:ind w:left="1440" w:firstLine="720"/>
        <w:rPr>
          <w:b/>
          <w:i/>
        </w:rPr>
      </w:pPr>
      <w:r w:rsidRPr="00D039E1">
        <w:rPr>
          <w:b/>
          <w:i/>
        </w:rPr>
        <w:t>Can be:</w:t>
      </w:r>
      <w:r w:rsidRPr="00D039E1">
        <w:rPr>
          <w:b/>
          <w:i/>
        </w:rPr>
        <w:tab/>
      </w: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41"/>
        <w:gridCol w:w="4281"/>
      </w:tblGrid>
      <w:tr w:rsidR="004E1758" w:rsidTr="00B03806">
        <w:tc>
          <w:tcPr>
            <w:tcW w:w="4981" w:type="dxa"/>
          </w:tcPr>
          <w:p w:rsidR="004E1758" w:rsidRPr="00B03806" w:rsidRDefault="004E1758" w:rsidP="00685F0A">
            <w:pPr>
              <w:rPr>
                <w:b/>
              </w:rPr>
            </w:pPr>
            <w:r w:rsidRPr="00B03806">
              <w:rPr>
                <w:b/>
              </w:rPr>
              <w:t>Common</w:t>
            </w:r>
          </w:p>
        </w:tc>
        <w:tc>
          <w:tcPr>
            <w:tcW w:w="4981" w:type="dxa"/>
          </w:tcPr>
          <w:p w:rsidR="004E1758" w:rsidRPr="00B03806" w:rsidRDefault="004E1758" w:rsidP="00685F0A">
            <w:pPr>
              <w:rPr>
                <w:b/>
              </w:rPr>
            </w:pPr>
            <w:r w:rsidRPr="00B03806">
              <w:rPr>
                <w:b/>
              </w:rPr>
              <w:t>Preferred</w:t>
            </w:r>
          </w:p>
        </w:tc>
      </w:tr>
      <w:tr w:rsidR="004E1758" w:rsidTr="00B03806">
        <w:tc>
          <w:tcPr>
            <w:tcW w:w="4981" w:type="dxa"/>
          </w:tcPr>
          <w:p w:rsidR="004E1758" w:rsidRDefault="004E1758" w:rsidP="00685F0A">
            <w:r>
              <w:t>- 1 vote per share to elect board of directors</w:t>
            </w:r>
          </w:p>
        </w:tc>
        <w:tc>
          <w:tcPr>
            <w:tcW w:w="4981" w:type="dxa"/>
          </w:tcPr>
          <w:p w:rsidR="004E1758" w:rsidRDefault="004E1758" w:rsidP="00685F0A">
            <w:r>
              <w:t>- No vote</w:t>
            </w:r>
          </w:p>
        </w:tc>
      </w:tr>
      <w:tr w:rsidR="004E1758" w:rsidTr="00B03806">
        <w:tc>
          <w:tcPr>
            <w:tcW w:w="4981" w:type="dxa"/>
          </w:tcPr>
          <w:p w:rsidR="004E1758" w:rsidRDefault="004E1758" w:rsidP="00D039E1">
            <w:r>
              <w:t>-Dividends if declared (after preferred)</w:t>
            </w:r>
          </w:p>
        </w:tc>
        <w:tc>
          <w:tcPr>
            <w:tcW w:w="4981" w:type="dxa"/>
          </w:tcPr>
          <w:p w:rsidR="004E1758" w:rsidRDefault="004E1758" w:rsidP="00685F0A">
            <w:r>
              <w:t>-Dividends (if declared)</w:t>
            </w:r>
          </w:p>
        </w:tc>
      </w:tr>
      <w:tr w:rsidR="004E1758" w:rsidTr="00B03806">
        <w:tc>
          <w:tcPr>
            <w:tcW w:w="4981" w:type="dxa"/>
          </w:tcPr>
          <w:p w:rsidR="004E1758" w:rsidRDefault="004E1758" w:rsidP="00685F0A">
            <w:r>
              <w:t>-Share in assets (after preferred)</w:t>
            </w:r>
          </w:p>
        </w:tc>
        <w:tc>
          <w:tcPr>
            <w:tcW w:w="4981" w:type="dxa"/>
          </w:tcPr>
          <w:p w:rsidR="004E1758" w:rsidRDefault="004E1758" w:rsidP="00685F0A">
            <w:r>
              <w:t>-Share assets</w:t>
            </w:r>
          </w:p>
        </w:tc>
      </w:tr>
      <w:tr w:rsidR="004E1758" w:rsidTr="00B03806">
        <w:tc>
          <w:tcPr>
            <w:tcW w:w="4981" w:type="dxa"/>
          </w:tcPr>
          <w:p w:rsidR="004E1758" w:rsidRDefault="004E1758" w:rsidP="00685F0A">
            <w:r>
              <w:t>-More risk</w:t>
            </w:r>
          </w:p>
        </w:tc>
        <w:tc>
          <w:tcPr>
            <w:tcW w:w="4981" w:type="dxa"/>
          </w:tcPr>
          <w:p w:rsidR="004E1758" w:rsidRDefault="004E1758" w:rsidP="00685F0A">
            <w:r>
              <w:t>-Shares are cumulative (paid for all years)</w:t>
            </w:r>
          </w:p>
        </w:tc>
      </w:tr>
      <w:tr w:rsidR="004E1758" w:rsidTr="00B03806">
        <w:tc>
          <w:tcPr>
            <w:tcW w:w="4981" w:type="dxa"/>
          </w:tcPr>
          <w:p w:rsidR="004E1758" w:rsidRDefault="004E1758" w:rsidP="00685F0A"/>
        </w:tc>
        <w:tc>
          <w:tcPr>
            <w:tcW w:w="4981" w:type="dxa"/>
          </w:tcPr>
          <w:p w:rsidR="004E1758" w:rsidRDefault="004E1758" w:rsidP="00685F0A">
            <w:r>
              <w:t>-Less Risk</w:t>
            </w:r>
          </w:p>
        </w:tc>
      </w:tr>
      <w:tr w:rsidR="004E1758" w:rsidTr="00B03806">
        <w:tc>
          <w:tcPr>
            <w:tcW w:w="4981" w:type="dxa"/>
          </w:tcPr>
          <w:p w:rsidR="004E1758" w:rsidRDefault="004E1758" w:rsidP="00685F0A"/>
        </w:tc>
        <w:tc>
          <w:tcPr>
            <w:tcW w:w="4981" w:type="dxa"/>
          </w:tcPr>
          <w:p w:rsidR="004E1758" w:rsidRDefault="004E1758" w:rsidP="00685F0A">
            <w:r>
              <w:t>-Redeemable (bought back after sold)</w:t>
            </w:r>
          </w:p>
        </w:tc>
      </w:tr>
    </w:tbl>
    <w:p w:rsidR="004E1758" w:rsidRPr="00540C06" w:rsidRDefault="004E1758" w:rsidP="00540C06">
      <w:pPr>
        <w:rPr>
          <w:b/>
          <w:i/>
          <w:u w:val="single"/>
        </w:rPr>
      </w:pPr>
      <w:r>
        <w:rPr>
          <w:b/>
          <w:i/>
          <w:u w:val="single"/>
        </w:rPr>
        <w:t>2</w:t>
      </w:r>
      <w:r w:rsidRPr="00540C06">
        <w:rPr>
          <w:b/>
          <w:i/>
          <w:u w:val="single"/>
        </w:rPr>
        <w:t xml:space="preserve"> Debt Financing</w:t>
      </w:r>
    </w:p>
    <w:p w:rsidR="004E1758" w:rsidRDefault="004E1758" w:rsidP="00540C06">
      <w:pPr>
        <w:rPr>
          <w:b/>
          <w:i/>
          <w:u w:val="single"/>
        </w:rPr>
      </w:pPr>
    </w:p>
    <w:p w:rsidR="004E1758" w:rsidRDefault="004E1758" w:rsidP="00CA7395">
      <w:pPr>
        <w:pStyle w:val="ListParagraph"/>
        <w:numPr>
          <w:ilvl w:val="0"/>
          <w:numId w:val="108"/>
        </w:numPr>
      </w:pPr>
      <w:r>
        <w:t>Borrowing of money</w:t>
      </w:r>
    </w:p>
    <w:p w:rsidR="004E1758" w:rsidRDefault="004E1758" w:rsidP="00CA7395">
      <w:pPr>
        <w:pStyle w:val="ListParagraph"/>
        <w:numPr>
          <w:ilvl w:val="0"/>
          <w:numId w:val="108"/>
        </w:numPr>
      </w:pPr>
      <w:r>
        <w:t>Interest payments</w:t>
      </w:r>
    </w:p>
    <w:p w:rsidR="004E1758" w:rsidRDefault="004E1758" w:rsidP="00CA7395">
      <w:pPr>
        <w:pStyle w:val="ListParagraph"/>
        <w:numPr>
          <w:ilvl w:val="0"/>
          <w:numId w:val="108"/>
        </w:numPr>
      </w:pPr>
      <w:r>
        <w:t>Date of maturity</w:t>
      </w:r>
    </w:p>
    <w:p w:rsidR="004E1758" w:rsidRDefault="004E1758" w:rsidP="00CA7395">
      <w:pPr>
        <w:pStyle w:val="ListParagraph"/>
        <w:numPr>
          <w:ilvl w:val="0"/>
          <w:numId w:val="108"/>
        </w:numPr>
      </w:pPr>
      <w:r>
        <w:t>Ownership does not get diluted, but money paid back</w:t>
      </w:r>
    </w:p>
    <w:p w:rsidR="004E1758" w:rsidRDefault="004E1758" w:rsidP="00654801">
      <w:pPr>
        <w:ind w:left="5040"/>
      </w:pPr>
    </w:p>
    <w:p w:rsidR="004E1758" w:rsidRPr="00540C06" w:rsidRDefault="004E1758" w:rsidP="00540C06">
      <w:pPr>
        <w:rPr>
          <w:b/>
        </w:rPr>
      </w:pPr>
      <w:r w:rsidRPr="00654801">
        <w:rPr>
          <w:b/>
          <w:u w:val="single"/>
        </w:rPr>
        <w:t>Advantages</w:t>
      </w:r>
      <w:r w:rsidRPr="00540C06">
        <w:rPr>
          <w:b/>
        </w:rPr>
        <w:t xml:space="preserve"> of Corporations</w:t>
      </w:r>
    </w:p>
    <w:p w:rsidR="004E1758" w:rsidRDefault="004E1758" w:rsidP="00CA7395">
      <w:pPr>
        <w:pStyle w:val="ListParagraph"/>
        <w:numPr>
          <w:ilvl w:val="0"/>
          <w:numId w:val="109"/>
        </w:numPr>
      </w:pPr>
      <w:r>
        <w:t>Limited liability (shareholders only up to investment)</w:t>
      </w:r>
    </w:p>
    <w:p w:rsidR="004E1758" w:rsidRDefault="004E1758" w:rsidP="00CA7395">
      <w:pPr>
        <w:pStyle w:val="ListParagraph"/>
        <w:numPr>
          <w:ilvl w:val="0"/>
          <w:numId w:val="109"/>
        </w:numPr>
      </w:pPr>
      <w:r>
        <w:t>More money for investment</w:t>
      </w:r>
    </w:p>
    <w:p w:rsidR="004E1758" w:rsidRDefault="004E1758" w:rsidP="00CA7395">
      <w:pPr>
        <w:pStyle w:val="ListParagraph"/>
        <w:numPr>
          <w:ilvl w:val="0"/>
          <w:numId w:val="109"/>
        </w:numPr>
      </w:pPr>
      <w:r>
        <w:t>Size</w:t>
      </w:r>
    </w:p>
    <w:p w:rsidR="004E1758" w:rsidRDefault="004E1758" w:rsidP="00CA7395">
      <w:pPr>
        <w:pStyle w:val="ListParagraph"/>
        <w:numPr>
          <w:ilvl w:val="0"/>
          <w:numId w:val="109"/>
        </w:numPr>
      </w:pPr>
      <w:r>
        <w:t>Length of life</w:t>
      </w:r>
    </w:p>
    <w:p w:rsidR="004E1758" w:rsidRDefault="004E1758" w:rsidP="00CA7395">
      <w:pPr>
        <w:pStyle w:val="ListParagraph"/>
        <w:numPr>
          <w:ilvl w:val="0"/>
          <w:numId w:val="109"/>
        </w:numPr>
      </w:pPr>
      <w:r>
        <w:t>Ease of ownership change</w:t>
      </w:r>
    </w:p>
    <w:p w:rsidR="004E1758" w:rsidRDefault="004E1758" w:rsidP="00CA7395">
      <w:pPr>
        <w:pStyle w:val="ListParagraph"/>
        <w:numPr>
          <w:ilvl w:val="0"/>
          <w:numId w:val="109"/>
        </w:numPr>
      </w:pPr>
      <w:r>
        <w:t>Ease of drawing talented employees</w:t>
      </w:r>
    </w:p>
    <w:p w:rsidR="004E1758" w:rsidRDefault="004E1758" w:rsidP="00CA7395">
      <w:pPr>
        <w:pStyle w:val="ListParagraph"/>
        <w:numPr>
          <w:ilvl w:val="0"/>
          <w:numId w:val="109"/>
        </w:numPr>
      </w:pPr>
      <w:r>
        <w:t>Easier to expand</w:t>
      </w:r>
    </w:p>
    <w:p w:rsidR="004E1758" w:rsidRDefault="004E1758" w:rsidP="00CA7395">
      <w:pPr>
        <w:pStyle w:val="ListParagraph"/>
        <w:numPr>
          <w:ilvl w:val="0"/>
          <w:numId w:val="109"/>
        </w:numPr>
      </w:pPr>
      <w:r>
        <w:t>Legal entity</w:t>
      </w:r>
    </w:p>
    <w:p w:rsidR="004E1758" w:rsidRDefault="004E1758" w:rsidP="00CA7395">
      <w:pPr>
        <w:pStyle w:val="ListParagraph"/>
        <w:numPr>
          <w:ilvl w:val="0"/>
          <w:numId w:val="109"/>
        </w:numPr>
      </w:pPr>
      <w:r>
        <w:t>Separation of ownership from management</w:t>
      </w:r>
    </w:p>
    <w:p w:rsidR="004E1758" w:rsidRDefault="004E1758" w:rsidP="00654801">
      <w:pPr>
        <w:ind w:left="5040"/>
      </w:pPr>
    </w:p>
    <w:p w:rsidR="004E1758" w:rsidRPr="00540C06" w:rsidRDefault="004E1758" w:rsidP="00540C06">
      <w:pPr>
        <w:rPr>
          <w:b/>
        </w:rPr>
      </w:pPr>
      <w:r w:rsidRPr="00654801">
        <w:rPr>
          <w:b/>
          <w:u w:val="single"/>
        </w:rPr>
        <w:t>Disadvantages</w:t>
      </w:r>
      <w:r>
        <w:rPr>
          <w:b/>
          <w:u w:val="single"/>
        </w:rPr>
        <w:t xml:space="preserve"> </w:t>
      </w:r>
      <w:r w:rsidRPr="00540C06">
        <w:rPr>
          <w:b/>
        </w:rPr>
        <w:t>of Corporations</w:t>
      </w:r>
    </w:p>
    <w:p w:rsidR="004E1758" w:rsidRDefault="004E1758" w:rsidP="00CA7395">
      <w:pPr>
        <w:pStyle w:val="ListParagraph"/>
        <w:numPr>
          <w:ilvl w:val="0"/>
          <w:numId w:val="110"/>
        </w:numPr>
      </w:pPr>
      <w:r>
        <w:t>Extensive paperwork (to start, financial records, minutes of meetings, proof of expenses and deductions)</w:t>
      </w:r>
    </w:p>
    <w:p w:rsidR="004E1758" w:rsidRDefault="004E1758" w:rsidP="00CA7395">
      <w:pPr>
        <w:pStyle w:val="ListParagraph"/>
        <w:numPr>
          <w:ilvl w:val="0"/>
          <w:numId w:val="110"/>
        </w:numPr>
      </w:pPr>
      <w:r>
        <w:t>Double taxation (Income taxed before given to shareholders, then shareholders taxed on dividends)</w:t>
      </w:r>
    </w:p>
    <w:p w:rsidR="004E1758" w:rsidRDefault="004E1758" w:rsidP="00CA7395">
      <w:pPr>
        <w:pStyle w:val="ListParagraph"/>
        <w:numPr>
          <w:ilvl w:val="0"/>
          <w:numId w:val="110"/>
        </w:numPr>
      </w:pPr>
      <w:r>
        <w:t>Two tax returns</w:t>
      </w:r>
    </w:p>
    <w:p w:rsidR="004E1758" w:rsidRDefault="004E1758" w:rsidP="00CA7395">
      <w:pPr>
        <w:pStyle w:val="ListParagraph"/>
        <w:numPr>
          <w:ilvl w:val="0"/>
          <w:numId w:val="110"/>
        </w:numPr>
      </w:pPr>
      <w:r>
        <w:t>Size (too inflexible to respond quickly to market changes)</w:t>
      </w:r>
    </w:p>
    <w:p w:rsidR="004E1758" w:rsidRDefault="004E1758" w:rsidP="00CA7395">
      <w:pPr>
        <w:pStyle w:val="ListParagraph"/>
        <w:numPr>
          <w:ilvl w:val="0"/>
          <w:numId w:val="110"/>
        </w:numPr>
      </w:pPr>
      <w:r>
        <w:t>Difficulty to terminate</w:t>
      </w:r>
    </w:p>
    <w:p w:rsidR="004E1758" w:rsidRDefault="004E1758" w:rsidP="00CA7395">
      <w:pPr>
        <w:pStyle w:val="ListParagraph"/>
        <w:numPr>
          <w:ilvl w:val="0"/>
          <w:numId w:val="110"/>
        </w:numPr>
      </w:pPr>
      <w:r>
        <w:t>Possible conflict between stockholders and board of directors</w:t>
      </w:r>
    </w:p>
    <w:p w:rsidR="004E1758" w:rsidRDefault="004E1758" w:rsidP="00CA7395">
      <w:pPr>
        <w:pStyle w:val="ListParagraph"/>
        <w:numPr>
          <w:ilvl w:val="0"/>
          <w:numId w:val="110"/>
        </w:numPr>
      </w:pPr>
      <w:r>
        <w:t>Initial cost</w:t>
      </w:r>
    </w:p>
    <w:p w:rsidR="004E1758" w:rsidRDefault="004E1758" w:rsidP="00CA7395">
      <w:pPr>
        <w:pStyle w:val="ListParagraph"/>
        <w:numPr>
          <w:ilvl w:val="0"/>
          <w:numId w:val="110"/>
        </w:numPr>
      </w:pPr>
      <w:r>
        <w:t>More expensive to organize</w:t>
      </w:r>
    </w:p>
    <w:p w:rsidR="004E1758" w:rsidRDefault="004E1758" w:rsidP="00CA7395">
      <w:pPr>
        <w:pStyle w:val="ListParagraph"/>
        <w:numPr>
          <w:ilvl w:val="0"/>
          <w:numId w:val="110"/>
        </w:numPr>
      </w:pPr>
      <w:r>
        <w:t>Large number of government restrictions</w:t>
      </w:r>
    </w:p>
    <w:p w:rsidR="004E1758" w:rsidRPr="00654801" w:rsidRDefault="004E1758" w:rsidP="00A85DB6">
      <w:pPr>
        <w:rPr>
          <w:b/>
          <w:i/>
          <w:u w:val="single"/>
        </w:rPr>
      </w:pPr>
    </w:p>
    <w:p w:rsidR="004E1758" w:rsidRPr="00654801" w:rsidRDefault="004E1758" w:rsidP="00654801">
      <w:pPr>
        <w:ind w:firstLine="720"/>
        <w:rPr>
          <w:b/>
          <w:i/>
          <w:u w:val="single"/>
        </w:rPr>
      </w:pPr>
      <w:r>
        <w:rPr>
          <w:b/>
          <w:i/>
          <w:u w:val="single"/>
        </w:rPr>
        <w:t xml:space="preserve">6 </w:t>
      </w:r>
      <w:r w:rsidRPr="00654801">
        <w:rPr>
          <w:b/>
          <w:i/>
          <w:u w:val="single"/>
        </w:rPr>
        <w:t>TYPES OF CORPORATIONS</w:t>
      </w:r>
      <w:r>
        <w:rPr>
          <w:b/>
          <w:i/>
          <w:u w:val="single"/>
        </w:rPr>
        <w:t xml:space="preserve"> (4 main ones)</w:t>
      </w:r>
      <w:r>
        <w:rPr>
          <w:b/>
          <w:i/>
          <w:u w:val="single"/>
        </w:rPr>
        <w:br/>
      </w:r>
    </w:p>
    <w:p w:rsidR="004E1758" w:rsidRPr="00654801" w:rsidRDefault="004E1758" w:rsidP="00CA7395">
      <w:pPr>
        <w:pStyle w:val="ListParagraph"/>
        <w:numPr>
          <w:ilvl w:val="0"/>
          <w:numId w:val="100"/>
        </w:numPr>
        <w:tabs>
          <w:tab w:val="left" w:pos="2880"/>
        </w:tabs>
        <w:rPr>
          <w:b/>
        </w:rPr>
      </w:pPr>
      <w:r w:rsidRPr="00654801">
        <w:rPr>
          <w:b/>
        </w:rPr>
        <w:t>Private</w:t>
      </w:r>
    </w:p>
    <w:p w:rsidR="004E1758" w:rsidRDefault="004E1758" w:rsidP="00CA7395">
      <w:pPr>
        <w:numPr>
          <w:ilvl w:val="0"/>
          <w:numId w:val="13"/>
        </w:numPr>
        <w:tabs>
          <w:tab w:val="clear" w:pos="5040"/>
          <w:tab w:val="left" w:pos="2880"/>
          <w:tab w:val="num" w:pos="3240"/>
        </w:tabs>
        <w:ind w:hanging="1980"/>
      </w:pPr>
      <w:r>
        <w:t>Shareholders limited to 50</w:t>
      </w:r>
    </w:p>
    <w:p w:rsidR="004E1758" w:rsidRDefault="004E1758" w:rsidP="00CA7395">
      <w:pPr>
        <w:numPr>
          <w:ilvl w:val="0"/>
          <w:numId w:val="13"/>
        </w:numPr>
        <w:tabs>
          <w:tab w:val="clear" w:pos="5040"/>
          <w:tab w:val="left" w:pos="2880"/>
          <w:tab w:val="num" w:pos="3240"/>
        </w:tabs>
        <w:ind w:left="3240" w:hanging="180"/>
      </w:pPr>
      <w:r>
        <w:t>Shareholders cannot sell shares without board of directors approval</w:t>
      </w:r>
    </w:p>
    <w:p w:rsidR="004E1758" w:rsidRDefault="004E1758" w:rsidP="00CA7395">
      <w:pPr>
        <w:numPr>
          <w:ilvl w:val="0"/>
          <w:numId w:val="13"/>
        </w:numPr>
        <w:tabs>
          <w:tab w:val="clear" w:pos="5040"/>
          <w:tab w:val="left" w:pos="2880"/>
          <w:tab w:val="num" w:pos="3240"/>
        </w:tabs>
        <w:ind w:left="3240" w:hanging="180"/>
      </w:pPr>
      <w:r>
        <w:t>General public not allowed to buy shares</w:t>
      </w:r>
    </w:p>
    <w:p w:rsidR="004E1758" w:rsidRDefault="004E1758" w:rsidP="00CA7395">
      <w:pPr>
        <w:numPr>
          <w:ilvl w:val="0"/>
          <w:numId w:val="13"/>
        </w:numPr>
        <w:tabs>
          <w:tab w:val="clear" w:pos="5040"/>
          <w:tab w:val="left" w:pos="2880"/>
          <w:tab w:val="num" w:pos="3240"/>
        </w:tabs>
        <w:ind w:left="3240" w:hanging="180"/>
      </w:pPr>
      <w:r>
        <w:t>Can be professional (Canadian controlled private for professional services)</w:t>
      </w:r>
      <w:r>
        <w:br/>
      </w:r>
    </w:p>
    <w:p w:rsidR="004E1758" w:rsidRPr="00654801" w:rsidRDefault="004E1758" w:rsidP="00CA7395">
      <w:pPr>
        <w:pStyle w:val="ListParagraph"/>
        <w:numPr>
          <w:ilvl w:val="0"/>
          <w:numId w:val="100"/>
        </w:numPr>
        <w:tabs>
          <w:tab w:val="left" w:pos="2880"/>
        </w:tabs>
        <w:rPr>
          <w:b/>
        </w:rPr>
      </w:pPr>
      <w:r w:rsidRPr="00654801">
        <w:rPr>
          <w:b/>
        </w:rPr>
        <w:t>Public</w:t>
      </w:r>
    </w:p>
    <w:p w:rsidR="004E1758" w:rsidRDefault="004E1758" w:rsidP="00CA7395">
      <w:pPr>
        <w:numPr>
          <w:ilvl w:val="0"/>
          <w:numId w:val="14"/>
        </w:numPr>
        <w:tabs>
          <w:tab w:val="clear" w:pos="720"/>
          <w:tab w:val="left" w:pos="2880"/>
          <w:tab w:val="num" w:pos="3240"/>
        </w:tabs>
        <w:ind w:left="3240" w:hanging="180"/>
      </w:pPr>
      <w:r>
        <w:t>Can be owned by more than 50</w:t>
      </w:r>
    </w:p>
    <w:p w:rsidR="004E1758" w:rsidRDefault="004E1758" w:rsidP="00CA7395">
      <w:pPr>
        <w:numPr>
          <w:ilvl w:val="0"/>
          <w:numId w:val="14"/>
        </w:numPr>
        <w:tabs>
          <w:tab w:val="clear" w:pos="720"/>
          <w:tab w:val="left" w:pos="2880"/>
          <w:tab w:val="num" w:pos="3240"/>
        </w:tabs>
        <w:ind w:left="3240" w:hanging="180"/>
      </w:pPr>
      <w:r>
        <w:t>Can issue shares and bonds on financial markets</w:t>
      </w:r>
    </w:p>
    <w:p w:rsidR="004E1758" w:rsidRDefault="004E1758" w:rsidP="00CA7395">
      <w:pPr>
        <w:numPr>
          <w:ilvl w:val="0"/>
          <w:numId w:val="14"/>
        </w:numPr>
        <w:tabs>
          <w:tab w:val="clear" w:pos="720"/>
          <w:tab w:val="left" w:pos="2880"/>
          <w:tab w:val="num" w:pos="3240"/>
        </w:tabs>
        <w:ind w:left="3240" w:hanging="180"/>
      </w:pPr>
      <w:r>
        <w:t>Usually owned by hundred or thousand shareholders</w:t>
      </w:r>
    </w:p>
    <w:p w:rsidR="004E1758" w:rsidRDefault="004E1758" w:rsidP="00654801">
      <w:pPr>
        <w:tabs>
          <w:tab w:val="left" w:pos="2880"/>
        </w:tabs>
      </w:pPr>
    </w:p>
    <w:p w:rsidR="004E1758" w:rsidRDefault="004E1758" w:rsidP="00654801">
      <w:pPr>
        <w:tabs>
          <w:tab w:val="left" w:pos="2880"/>
        </w:tabs>
      </w:pPr>
    </w:p>
    <w:p w:rsidR="004E1758" w:rsidRDefault="004E1758" w:rsidP="00654801">
      <w:pPr>
        <w:tabs>
          <w:tab w:val="left" w:pos="2880"/>
        </w:tabs>
      </w:pPr>
    </w:p>
    <w:p w:rsidR="004E1758" w:rsidRPr="00654801" w:rsidRDefault="004E1758" w:rsidP="00CA7395">
      <w:pPr>
        <w:pStyle w:val="ListParagraph"/>
        <w:numPr>
          <w:ilvl w:val="0"/>
          <w:numId w:val="100"/>
        </w:numPr>
        <w:tabs>
          <w:tab w:val="left" w:pos="2880"/>
        </w:tabs>
        <w:rPr>
          <w:b/>
        </w:rPr>
      </w:pPr>
      <w:r w:rsidRPr="00654801">
        <w:rPr>
          <w:b/>
        </w:rPr>
        <w:t>Crown</w:t>
      </w:r>
    </w:p>
    <w:p w:rsidR="004E1758" w:rsidRDefault="004E1758" w:rsidP="00CA7395">
      <w:pPr>
        <w:numPr>
          <w:ilvl w:val="0"/>
          <w:numId w:val="15"/>
        </w:numPr>
        <w:tabs>
          <w:tab w:val="clear" w:pos="4320"/>
          <w:tab w:val="left" w:pos="2880"/>
          <w:tab w:val="num" w:pos="3240"/>
        </w:tabs>
        <w:ind w:hanging="1260"/>
      </w:pPr>
      <w:r>
        <w:t>Owned and operated by government</w:t>
      </w:r>
    </w:p>
    <w:p w:rsidR="004E1758" w:rsidRDefault="004E1758" w:rsidP="00CA7395">
      <w:pPr>
        <w:numPr>
          <w:ilvl w:val="0"/>
          <w:numId w:val="15"/>
        </w:numPr>
        <w:tabs>
          <w:tab w:val="clear" w:pos="4320"/>
          <w:tab w:val="left" w:pos="2880"/>
          <w:tab w:val="num" w:pos="3240"/>
        </w:tabs>
        <w:ind w:hanging="1260"/>
      </w:pPr>
      <w:r>
        <w:t>A form of public ownership</w:t>
      </w:r>
    </w:p>
    <w:p w:rsidR="004E1758" w:rsidRDefault="004E1758" w:rsidP="00CA7395">
      <w:pPr>
        <w:numPr>
          <w:ilvl w:val="0"/>
          <w:numId w:val="15"/>
        </w:numPr>
        <w:tabs>
          <w:tab w:val="clear" w:pos="4320"/>
          <w:tab w:val="left" w:pos="2880"/>
          <w:tab w:val="num" w:pos="3240"/>
        </w:tabs>
        <w:ind w:hanging="1260"/>
      </w:pPr>
      <w:r>
        <w:t>Fosters competition</w:t>
      </w:r>
    </w:p>
    <w:p w:rsidR="004E1758" w:rsidRDefault="004E1758" w:rsidP="00CA7395">
      <w:pPr>
        <w:numPr>
          <w:ilvl w:val="0"/>
          <w:numId w:val="15"/>
        </w:numPr>
        <w:tabs>
          <w:tab w:val="clear" w:pos="4320"/>
          <w:tab w:val="left" w:pos="2880"/>
          <w:tab w:val="num" w:pos="3240"/>
        </w:tabs>
        <w:ind w:hanging="1260"/>
      </w:pPr>
      <w:r>
        <w:t>Provide services not likely to be offered by others</w:t>
      </w:r>
    </w:p>
    <w:p w:rsidR="004E1758" w:rsidRPr="00654801" w:rsidRDefault="004E1758" w:rsidP="00654801">
      <w:pPr>
        <w:tabs>
          <w:tab w:val="left" w:pos="2880"/>
        </w:tabs>
        <w:ind w:left="4320"/>
        <w:rPr>
          <w:b/>
        </w:rPr>
      </w:pPr>
    </w:p>
    <w:p w:rsidR="004E1758" w:rsidRPr="00654801" w:rsidRDefault="004E1758" w:rsidP="00CA7395">
      <w:pPr>
        <w:pStyle w:val="ListParagraph"/>
        <w:numPr>
          <w:ilvl w:val="0"/>
          <w:numId w:val="100"/>
        </w:numPr>
        <w:tabs>
          <w:tab w:val="left" w:pos="2880"/>
        </w:tabs>
        <w:rPr>
          <w:b/>
        </w:rPr>
      </w:pPr>
      <w:r w:rsidRPr="00654801">
        <w:rPr>
          <w:b/>
        </w:rPr>
        <w:t>Mixed</w:t>
      </w:r>
    </w:p>
    <w:p w:rsidR="004E1758" w:rsidRDefault="004E1758" w:rsidP="00CA7395">
      <w:pPr>
        <w:numPr>
          <w:ilvl w:val="0"/>
          <w:numId w:val="16"/>
        </w:numPr>
        <w:tabs>
          <w:tab w:val="clear" w:pos="4320"/>
          <w:tab w:val="left" w:pos="2880"/>
          <w:tab w:val="num" w:pos="3240"/>
        </w:tabs>
        <w:ind w:hanging="1260"/>
      </w:pPr>
      <w:r>
        <w:t>Jointly owned by government and general public</w:t>
      </w:r>
    </w:p>
    <w:p w:rsidR="004E1758" w:rsidRDefault="004E1758" w:rsidP="00CA7395">
      <w:pPr>
        <w:numPr>
          <w:ilvl w:val="0"/>
          <w:numId w:val="16"/>
        </w:numPr>
        <w:tabs>
          <w:tab w:val="clear" w:pos="4320"/>
          <w:tab w:val="left" w:pos="2880"/>
          <w:tab w:val="num" w:pos="3240"/>
        </w:tabs>
        <w:ind w:hanging="1260"/>
      </w:pPr>
      <w:r>
        <w:t>Politician’s do not participate in day to day decisions</w:t>
      </w:r>
    </w:p>
    <w:p w:rsidR="004E1758" w:rsidRDefault="004E1758" w:rsidP="00CA7395">
      <w:pPr>
        <w:numPr>
          <w:ilvl w:val="0"/>
          <w:numId w:val="16"/>
        </w:numPr>
        <w:tabs>
          <w:tab w:val="clear" w:pos="4320"/>
          <w:tab w:val="left" w:pos="2880"/>
          <w:tab w:val="num" w:pos="3240"/>
        </w:tabs>
        <w:ind w:hanging="1260"/>
      </w:pPr>
      <w:r>
        <w:t>Most operate in exploration and natural resource sectors</w:t>
      </w:r>
    </w:p>
    <w:p w:rsidR="004E1758" w:rsidRDefault="004E1758" w:rsidP="00654801">
      <w:pPr>
        <w:tabs>
          <w:tab w:val="left" w:pos="2880"/>
        </w:tabs>
        <w:ind w:left="4320"/>
      </w:pPr>
    </w:p>
    <w:p w:rsidR="004E1758" w:rsidRPr="00654801" w:rsidRDefault="004E1758" w:rsidP="00CA7395">
      <w:pPr>
        <w:pStyle w:val="ListParagraph"/>
        <w:numPr>
          <w:ilvl w:val="0"/>
          <w:numId w:val="100"/>
        </w:numPr>
        <w:tabs>
          <w:tab w:val="left" w:pos="2880"/>
        </w:tabs>
        <w:rPr>
          <w:b/>
        </w:rPr>
      </w:pPr>
      <w:r w:rsidRPr="00654801">
        <w:rPr>
          <w:b/>
        </w:rPr>
        <w:t>Non – Resident Corporation</w:t>
      </w:r>
    </w:p>
    <w:p w:rsidR="004E1758" w:rsidRDefault="004E1758" w:rsidP="00654801">
      <w:pPr>
        <w:tabs>
          <w:tab w:val="left" w:pos="2880"/>
        </w:tabs>
        <w:ind w:left="3240"/>
      </w:pPr>
      <w:r>
        <w:t>Ex: Conducts business in Canada, but has its head office outside of Canada</w:t>
      </w:r>
    </w:p>
    <w:p w:rsidR="004E1758" w:rsidRPr="00654801" w:rsidRDefault="004E1758" w:rsidP="00654801">
      <w:pPr>
        <w:tabs>
          <w:tab w:val="left" w:pos="2880"/>
        </w:tabs>
        <w:ind w:left="3240"/>
        <w:rPr>
          <w:b/>
        </w:rPr>
      </w:pPr>
    </w:p>
    <w:p w:rsidR="004E1758" w:rsidRPr="00654801" w:rsidRDefault="004E1758" w:rsidP="00CA7395">
      <w:pPr>
        <w:pStyle w:val="ListParagraph"/>
        <w:numPr>
          <w:ilvl w:val="0"/>
          <w:numId w:val="100"/>
        </w:numPr>
        <w:tabs>
          <w:tab w:val="left" w:pos="2880"/>
        </w:tabs>
        <w:rPr>
          <w:b/>
        </w:rPr>
      </w:pPr>
      <w:r w:rsidRPr="00654801">
        <w:rPr>
          <w:b/>
        </w:rPr>
        <w:t>Non – Profit Corporation</w:t>
      </w:r>
    </w:p>
    <w:p w:rsidR="004E1758" w:rsidRDefault="004E1758" w:rsidP="00CA7395">
      <w:pPr>
        <w:pStyle w:val="ListParagraph"/>
        <w:numPr>
          <w:ilvl w:val="0"/>
          <w:numId w:val="101"/>
        </w:numPr>
        <w:tabs>
          <w:tab w:val="left" w:pos="2880"/>
        </w:tabs>
      </w:pPr>
      <w:r>
        <w:t>Formed for a charitable or socially beneficial reasons</w:t>
      </w:r>
    </w:p>
    <w:p w:rsidR="004E1758" w:rsidRPr="00A85DB6" w:rsidRDefault="004E1758" w:rsidP="00A85DB6">
      <w:pPr>
        <w:tabs>
          <w:tab w:val="left" w:pos="2880"/>
        </w:tabs>
        <w:ind w:left="360"/>
        <w:rPr>
          <w:u w:val="single"/>
        </w:rPr>
      </w:pPr>
    </w:p>
    <w:p w:rsidR="004E1758" w:rsidRDefault="004E1758" w:rsidP="00A85DB6">
      <w:pPr>
        <w:tabs>
          <w:tab w:val="left" w:pos="2880"/>
        </w:tabs>
        <w:ind w:left="360"/>
        <w:rPr>
          <w:b/>
          <w:i/>
          <w:u w:val="single"/>
        </w:rPr>
      </w:pPr>
      <w:r w:rsidRPr="00654801">
        <w:rPr>
          <w:b/>
          <w:i/>
          <w:u w:val="single"/>
        </w:rPr>
        <w:t>FRANCHISES</w:t>
      </w:r>
    </w:p>
    <w:p w:rsidR="004E1758" w:rsidRPr="00654801" w:rsidRDefault="004E1758" w:rsidP="00A85DB6">
      <w:pPr>
        <w:tabs>
          <w:tab w:val="left" w:pos="2880"/>
        </w:tabs>
        <w:ind w:left="360"/>
        <w:rPr>
          <w:b/>
          <w:i/>
          <w:u w:val="single"/>
        </w:rPr>
      </w:pPr>
    </w:p>
    <w:p w:rsidR="004E1758" w:rsidRDefault="004E1758" w:rsidP="00CA7395">
      <w:pPr>
        <w:numPr>
          <w:ilvl w:val="1"/>
          <w:numId w:val="9"/>
        </w:numPr>
        <w:tabs>
          <w:tab w:val="left" w:pos="2880"/>
        </w:tabs>
      </w:pPr>
      <w:r>
        <w:t>In business for yourself not by yourself</w:t>
      </w:r>
    </w:p>
    <w:p w:rsidR="004E1758" w:rsidRDefault="004E1758" w:rsidP="00CA7395">
      <w:pPr>
        <w:numPr>
          <w:ilvl w:val="1"/>
          <w:numId w:val="9"/>
        </w:numPr>
        <w:tabs>
          <w:tab w:val="left" w:pos="2880"/>
        </w:tabs>
      </w:pPr>
      <w:r>
        <w:t>Can be formed as sole proprietorship, partnership or corporation</w:t>
      </w:r>
    </w:p>
    <w:p w:rsidR="004E1758" w:rsidRDefault="004E1758" w:rsidP="00CA7395">
      <w:pPr>
        <w:numPr>
          <w:ilvl w:val="1"/>
          <w:numId w:val="9"/>
        </w:numPr>
        <w:tabs>
          <w:tab w:val="left" w:pos="2880"/>
        </w:tabs>
      </w:pPr>
      <w:r>
        <w:t>A way to carry out business, not a form of business ownership</w:t>
      </w:r>
    </w:p>
    <w:p w:rsidR="004E1758" w:rsidRDefault="004E1758" w:rsidP="00654801">
      <w:pPr>
        <w:tabs>
          <w:tab w:val="left" w:pos="2880"/>
        </w:tabs>
        <w:ind w:left="1440"/>
      </w:pPr>
    </w:p>
    <w:p w:rsidR="004E1758" w:rsidRDefault="004E1758" w:rsidP="00CA7395">
      <w:pPr>
        <w:numPr>
          <w:ilvl w:val="1"/>
          <w:numId w:val="9"/>
        </w:numPr>
        <w:tabs>
          <w:tab w:val="left" w:pos="2880"/>
        </w:tabs>
        <w:rPr>
          <w:b/>
        </w:rPr>
      </w:pPr>
      <w:r w:rsidRPr="00654801">
        <w:rPr>
          <w:b/>
        </w:rPr>
        <w:t>Advantages</w:t>
      </w:r>
    </w:p>
    <w:p w:rsidR="004E1758" w:rsidRPr="00654801" w:rsidRDefault="004E1758" w:rsidP="00654801">
      <w:pPr>
        <w:tabs>
          <w:tab w:val="left" w:pos="2880"/>
        </w:tabs>
        <w:rPr>
          <w:b/>
        </w:rPr>
      </w:pPr>
    </w:p>
    <w:p w:rsidR="004E1758" w:rsidRDefault="004E1758" w:rsidP="00CA7395">
      <w:pPr>
        <w:numPr>
          <w:ilvl w:val="3"/>
          <w:numId w:val="9"/>
        </w:numPr>
        <w:tabs>
          <w:tab w:val="left" w:pos="2880"/>
        </w:tabs>
      </w:pPr>
      <w:r>
        <w:t>Training and management assistance</w:t>
      </w:r>
    </w:p>
    <w:p w:rsidR="004E1758" w:rsidRDefault="004E1758" w:rsidP="00CA7395">
      <w:pPr>
        <w:numPr>
          <w:ilvl w:val="3"/>
          <w:numId w:val="9"/>
        </w:numPr>
        <w:tabs>
          <w:tab w:val="left" w:pos="2880"/>
        </w:tabs>
      </w:pPr>
      <w:r>
        <w:t>Personal ownership</w:t>
      </w:r>
    </w:p>
    <w:p w:rsidR="004E1758" w:rsidRDefault="004E1758" w:rsidP="00CA7395">
      <w:pPr>
        <w:numPr>
          <w:ilvl w:val="3"/>
          <w:numId w:val="9"/>
        </w:numPr>
        <w:tabs>
          <w:tab w:val="left" w:pos="2880"/>
        </w:tabs>
      </w:pPr>
      <w:r>
        <w:t>Nationally recognized name</w:t>
      </w:r>
    </w:p>
    <w:p w:rsidR="004E1758" w:rsidRDefault="004E1758" w:rsidP="00CA7395">
      <w:pPr>
        <w:numPr>
          <w:ilvl w:val="3"/>
          <w:numId w:val="9"/>
        </w:numPr>
        <w:tabs>
          <w:tab w:val="left" w:pos="2880"/>
        </w:tabs>
      </w:pPr>
      <w:r>
        <w:t>Financial advice and assistance</w:t>
      </w:r>
    </w:p>
    <w:p w:rsidR="004E1758" w:rsidRDefault="004E1758" w:rsidP="00CF2710">
      <w:pPr>
        <w:tabs>
          <w:tab w:val="left" w:pos="2880"/>
        </w:tabs>
        <w:ind w:left="2160"/>
      </w:pPr>
    </w:p>
    <w:p w:rsidR="004E1758" w:rsidRDefault="004E1758" w:rsidP="00CA7395">
      <w:pPr>
        <w:numPr>
          <w:ilvl w:val="1"/>
          <w:numId w:val="9"/>
        </w:numPr>
        <w:tabs>
          <w:tab w:val="left" w:pos="2880"/>
        </w:tabs>
        <w:rPr>
          <w:b/>
        </w:rPr>
      </w:pPr>
      <w:r w:rsidRPr="00654801">
        <w:rPr>
          <w:b/>
        </w:rPr>
        <w:t>Disadvantages</w:t>
      </w:r>
    </w:p>
    <w:p w:rsidR="004E1758" w:rsidRPr="00654801" w:rsidRDefault="004E1758" w:rsidP="00CF2710">
      <w:pPr>
        <w:tabs>
          <w:tab w:val="left" w:pos="2880"/>
        </w:tabs>
        <w:ind w:left="1440"/>
        <w:rPr>
          <w:b/>
        </w:rPr>
      </w:pPr>
    </w:p>
    <w:p w:rsidR="004E1758" w:rsidRDefault="004E1758" w:rsidP="00CA7395">
      <w:pPr>
        <w:numPr>
          <w:ilvl w:val="3"/>
          <w:numId w:val="9"/>
        </w:numPr>
        <w:tabs>
          <w:tab w:val="left" w:pos="2880"/>
        </w:tabs>
      </w:pPr>
      <w:r>
        <w:t>Large start up cost</w:t>
      </w:r>
    </w:p>
    <w:p w:rsidR="004E1758" w:rsidRDefault="004E1758" w:rsidP="00CA7395">
      <w:pPr>
        <w:numPr>
          <w:ilvl w:val="3"/>
          <w:numId w:val="9"/>
        </w:numPr>
        <w:tabs>
          <w:tab w:val="left" w:pos="2880"/>
        </w:tabs>
      </w:pPr>
      <w:r>
        <w:t>Share your profits/management regulation</w:t>
      </w:r>
    </w:p>
    <w:p w:rsidR="004E1758" w:rsidRDefault="004E1758" w:rsidP="00CA7395">
      <w:pPr>
        <w:numPr>
          <w:ilvl w:val="3"/>
          <w:numId w:val="9"/>
        </w:numPr>
        <w:tabs>
          <w:tab w:val="left" w:pos="2880"/>
        </w:tabs>
      </w:pPr>
      <w:r>
        <w:t>Coattail effect – your success is tied to franchisor’s performance</w:t>
      </w:r>
    </w:p>
    <w:p w:rsidR="004E1758" w:rsidRDefault="004E1758" w:rsidP="00CF2710">
      <w:pPr>
        <w:tabs>
          <w:tab w:val="left" w:pos="2880"/>
        </w:tabs>
        <w:ind w:left="2160"/>
      </w:pPr>
    </w:p>
    <w:p w:rsidR="004E1758" w:rsidRDefault="004E1758" w:rsidP="00CF2710">
      <w:pPr>
        <w:tabs>
          <w:tab w:val="left" w:pos="2880"/>
        </w:tabs>
        <w:ind w:left="1440"/>
      </w:pPr>
      <w:r w:rsidRPr="00E91290">
        <w:rPr>
          <w:u w:val="single"/>
        </w:rPr>
        <w:t>Franchisor:</w:t>
      </w:r>
      <w:r>
        <w:t xml:space="preserve"> someone with a good idea for a business</w:t>
      </w:r>
    </w:p>
    <w:p w:rsidR="004E1758" w:rsidRDefault="004E1758" w:rsidP="00CF2710">
      <w:pPr>
        <w:tabs>
          <w:tab w:val="left" w:pos="2880"/>
        </w:tabs>
        <w:ind w:left="1440"/>
      </w:pPr>
      <w:r>
        <w:rPr>
          <w:u w:val="single"/>
        </w:rPr>
        <w:t>Franchise:</w:t>
      </w:r>
      <w:r>
        <w:t xml:space="preserve"> A company that develops a product concept and sells others rights to make </w:t>
      </w:r>
    </w:p>
    <w:p w:rsidR="004E1758" w:rsidRDefault="004E1758" w:rsidP="00CF2710">
      <w:pPr>
        <w:tabs>
          <w:tab w:val="left" w:pos="2880"/>
        </w:tabs>
        <w:ind w:left="1440"/>
      </w:pPr>
      <w:r>
        <w:t>and sell the products</w:t>
      </w:r>
    </w:p>
    <w:p w:rsidR="004E1758" w:rsidRDefault="004E1758" w:rsidP="00CF2710">
      <w:pPr>
        <w:tabs>
          <w:tab w:val="left" w:pos="2880"/>
        </w:tabs>
        <w:ind w:left="1440"/>
      </w:pPr>
      <w:r>
        <w:rPr>
          <w:u w:val="single"/>
        </w:rPr>
        <w:t>Franchisee:</w:t>
      </w:r>
      <w:r>
        <w:t xml:space="preserve"> A person who buys a franchise</w:t>
      </w:r>
    </w:p>
    <w:p w:rsidR="004E1758" w:rsidRPr="00654801" w:rsidRDefault="004E1758" w:rsidP="00654801">
      <w:pPr>
        <w:tabs>
          <w:tab w:val="left" w:pos="2880"/>
        </w:tabs>
        <w:ind w:left="1440"/>
        <w:rPr>
          <w:b/>
          <w:i/>
        </w:rPr>
      </w:pPr>
    </w:p>
    <w:p w:rsidR="004E1758" w:rsidRDefault="004E1758" w:rsidP="00CA7395">
      <w:pPr>
        <w:numPr>
          <w:ilvl w:val="1"/>
          <w:numId w:val="9"/>
        </w:numPr>
        <w:tabs>
          <w:tab w:val="left" w:pos="2880"/>
        </w:tabs>
        <w:rPr>
          <w:b/>
          <w:i/>
        </w:rPr>
      </w:pPr>
      <w:r w:rsidRPr="00654801">
        <w:rPr>
          <w:b/>
          <w:i/>
        </w:rPr>
        <w:t>Franchise Agreement</w:t>
      </w:r>
    </w:p>
    <w:p w:rsidR="004E1758" w:rsidRPr="00654801" w:rsidRDefault="004E1758" w:rsidP="00654801">
      <w:pPr>
        <w:tabs>
          <w:tab w:val="left" w:pos="2880"/>
        </w:tabs>
        <w:rPr>
          <w:b/>
          <w:i/>
        </w:rPr>
      </w:pPr>
    </w:p>
    <w:p w:rsidR="004E1758" w:rsidRDefault="004E1758" w:rsidP="00CA7395">
      <w:pPr>
        <w:numPr>
          <w:ilvl w:val="3"/>
          <w:numId w:val="9"/>
        </w:numPr>
        <w:tabs>
          <w:tab w:val="left" w:pos="2880"/>
        </w:tabs>
      </w:pPr>
      <w:r>
        <w:t xml:space="preserve">An arrangement whereby someone with a good idea for a business sells the rights to the business name and to sell its products or services to others in a given territory. </w:t>
      </w:r>
    </w:p>
    <w:p w:rsidR="004E1758" w:rsidRPr="00CF2710" w:rsidRDefault="004E1758" w:rsidP="00A85DB6">
      <w:pPr>
        <w:tabs>
          <w:tab w:val="left" w:pos="2880"/>
        </w:tabs>
      </w:pPr>
    </w:p>
    <w:p w:rsidR="004E1758" w:rsidRPr="00CF2710" w:rsidRDefault="004E1758" w:rsidP="00A85DB6">
      <w:pPr>
        <w:tabs>
          <w:tab w:val="left" w:pos="2880"/>
        </w:tabs>
        <w:rPr>
          <w:b/>
          <w:u w:val="single"/>
        </w:rPr>
      </w:pPr>
      <w:r w:rsidRPr="00CF2710">
        <w:rPr>
          <w:b/>
          <w:u w:val="single"/>
        </w:rPr>
        <w:t xml:space="preserve">The Evolution of Management Theory </w:t>
      </w:r>
    </w:p>
    <w:p w:rsidR="004E1758" w:rsidRPr="00CF2710" w:rsidRDefault="004E1758" w:rsidP="00A85DB6"/>
    <w:p w:rsidR="004E1758" w:rsidRPr="00CF2710" w:rsidRDefault="004E1758" w:rsidP="00A85DB6">
      <w:pPr>
        <w:rPr>
          <w:sz w:val="20"/>
          <w:szCs w:val="20"/>
        </w:rPr>
      </w:pPr>
      <w:r>
        <w:rPr>
          <w:sz w:val="20"/>
          <w:szCs w:val="20"/>
        </w:rPr>
        <w:t>SUMMARY:</w:t>
      </w:r>
    </w:p>
    <w:p w:rsidR="004E1758" w:rsidRPr="00CF2710" w:rsidRDefault="004E1758" w:rsidP="00CA7395">
      <w:pPr>
        <w:numPr>
          <w:ilvl w:val="0"/>
          <w:numId w:val="25"/>
        </w:numPr>
        <w:rPr>
          <w:rFonts w:ascii="Arial" w:hAnsi="Arial" w:cs="Arial"/>
          <w:b/>
          <w:i/>
          <w:sz w:val="20"/>
          <w:szCs w:val="20"/>
        </w:rPr>
      </w:pPr>
      <w:r w:rsidRPr="00CF2710">
        <w:rPr>
          <w:rFonts w:ascii="Arial" w:hAnsi="Arial" w:cs="Arial"/>
          <w:b/>
          <w:i/>
          <w:sz w:val="20"/>
          <w:szCs w:val="20"/>
        </w:rPr>
        <w:t>CLASSICAL APPROACH (1880 – 1920)</w:t>
      </w:r>
    </w:p>
    <w:p w:rsidR="004E1758" w:rsidRPr="00CF2710" w:rsidRDefault="004E1758" w:rsidP="00CA7395">
      <w:pPr>
        <w:numPr>
          <w:ilvl w:val="0"/>
          <w:numId w:val="25"/>
        </w:numPr>
        <w:rPr>
          <w:rFonts w:ascii="Arial" w:hAnsi="Arial" w:cs="Arial"/>
          <w:b/>
          <w:i/>
          <w:sz w:val="20"/>
          <w:szCs w:val="20"/>
        </w:rPr>
      </w:pPr>
      <w:r w:rsidRPr="00CF2710">
        <w:rPr>
          <w:rFonts w:ascii="Arial" w:hAnsi="Arial" w:cs="Arial"/>
          <w:b/>
          <w:i/>
          <w:sz w:val="20"/>
          <w:szCs w:val="20"/>
        </w:rPr>
        <w:t>HUMAN RELATIONS APPROACH (1930s)</w:t>
      </w:r>
    </w:p>
    <w:p w:rsidR="004E1758" w:rsidRPr="00CF2710" w:rsidRDefault="004E1758" w:rsidP="00CA7395">
      <w:pPr>
        <w:numPr>
          <w:ilvl w:val="0"/>
          <w:numId w:val="25"/>
        </w:numPr>
        <w:rPr>
          <w:rFonts w:ascii="Arial" w:hAnsi="Arial" w:cs="Arial"/>
          <w:b/>
          <w:i/>
          <w:sz w:val="20"/>
          <w:szCs w:val="20"/>
        </w:rPr>
      </w:pPr>
      <w:r w:rsidRPr="00CF2710">
        <w:rPr>
          <w:rFonts w:ascii="Arial" w:hAnsi="Arial" w:cs="Arial"/>
          <w:b/>
          <w:i/>
          <w:sz w:val="20"/>
          <w:szCs w:val="20"/>
        </w:rPr>
        <w:t>CONTEMPORARY APPROACH (1950 – 1980s)</w:t>
      </w:r>
    </w:p>
    <w:p w:rsidR="004E1758" w:rsidRPr="00CF2710" w:rsidRDefault="004E1758" w:rsidP="00CA7395">
      <w:pPr>
        <w:numPr>
          <w:ilvl w:val="0"/>
          <w:numId w:val="25"/>
        </w:numPr>
        <w:rPr>
          <w:rFonts w:ascii="Arial" w:hAnsi="Arial" w:cs="Arial"/>
          <w:b/>
          <w:i/>
          <w:sz w:val="20"/>
          <w:szCs w:val="20"/>
        </w:rPr>
      </w:pPr>
      <w:r w:rsidRPr="00CF2710">
        <w:rPr>
          <w:rFonts w:ascii="Arial" w:hAnsi="Arial" w:cs="Arial"/>
          <w:b/>
          <w:i/>
          <w:sz w:val="20"/>
          <w:szCs w:val="20"/>
        </w:rPr>
        <w:t>EMERGING PRACTICES (1990s – 2000s)</w:t>
      </w:r>
    </w:p>
    <w:p w:rsidR="004E1758" w:rsidRPr="00CF2710" w:rsidRDefault="004E1758" w:rsidP="00B67996">
      <w:pPr>
        <w:rPr>
          <w:rFonts w:ascii="Arial" w:hAnsi="Arial" w:cs="Arial"/>
        </w:rPr>
      </w:pPr>
    </w:p>
    <w:p w:rsidR="004E1758" w:rsidRPr="00CF2710" w:rsidRDefault="004E1758" w:rsidP="00CF2710">
      <w:pPr>
        <w:jc w:val="center"/>
        <w:rPr>
          <w:rFonts w:ascii="Arial" w:hAnsi="Arial" w:cs="Arial"/>
          <w:b/>
          <w:i/>
          <w:u w:val="single"/>
        </w:rPr>
      </w:pPr>
      <w:r w:rsidRPr="00CF2710">
        <w:rPr>
          <w:rFonts w:ascii="Arial" w:hAnsi="Arial" w:cs="Arial"/>
          <w:b/>
          <w:i/>
          <w:u w:val="single"/>
        </w:rPr>
        <w:t>The Classical Approach:</w:t>
      </w:r>
    </w:p>
    <w:p w:rsidR="004E1758" w:rsidRPr="00CF2710" w:rsidRDefault="004E1758" w:rsidP="00B67996">
      <w:pPr>
        <w:rPr>
          <w:rFonts w:ascii="Arial" w:hAnsi="Arial" w:cs="Arial"/>
        </w:rPr>
      </w:pPr>
    </w:p>
    <w:p w:rsidR="004E1758" w:rsidRPr="00CF2710" w:rsidRDefault="004E1758" w:rsidP="00B67996">
      <w:pPr>
        <w:rPr>
          <w:rFonts w:ascii="Arial" w:hAnsi="Arial" w:cs="Arial"/>
          <w:u w:val="single"/>
        </w:rPr>
      </w:pPr>
      <w:r w:rsidRPr="00CF2710">
        <w:rPr>
          <w:rFonts w:ascii="Arial" w:hAnsi="Arial" w:cs="Arial"/>
          <w:u w:val="single"/>
        </w:rPr>
        <w:t>Scientific Management Theory</w:t>
      </w:r>
    </w:p>
    <w:p w:rsidR="004E1758" w:rsidRPr="00CF2710" w:rsidRDefault="004E1758" w:rsidP="00B67996">
      <w:pPr>
        <w:rPr>
          <w:rFonts w:ascii="Arial" w:hAnsi="Arial" w:cs="Arial"/>
          <w:u w:val="single"/>
        </w:rPr>
      </w:pPr>
    </w:p>
    <w:p w:rsidR="004E1758" w:rsidRPr="00CF2710" w:rsidRDefault="004E1758" w:rsidP="00CA7395">
      <w:pPr>
        <w:numPr>
          <w:ilvl w:val="0"/>
          <w:numId w:val="23"/>
        </w:numPr>
        <w:rPr>
          <w:rFonts w:ascii="Arial" w:hAnsi="Arial" w:cs="Arial"/>
        </w:rPr>
      </w:pPr>
      <w:r w:rsidRPr="00CF2710">
        <w:rPr>
          <w:rFonts w:ascii="Arial" w:hAnsi="Arial" w:cs="Arial"/>
        </w:rPr>
        <w:t>BASIC QUESTION: How can management increase the level of worker productivity and motivation?</w:t>
      </w:r>
    </w:p>
    <w:p w:rsidR="004E1758" w:rsidRPr="00CF2710" w:rsidRDefault="004E1758" w:rsidP="00CF2710">
      <w:pPr>
        <w:ind w:left="283"/>
        <w:rPr>
          <w:rFonts w:ascii="Arial" w:hAnsi="Arial" w:cs="Arial"/>
        </w:rPr>
      </w:pPr>
    </w:p>
    <w:p w:rsidR="004E1758" w:rsidRPr="00CF2710" w:rsidRDefault="004E1758" w:rsidP="00CA7395">
      <w:pPr>
        <w:numPr>
          <w:ilvl w:val="0"/>
          <w:numId w:val="23"/>
        </w:numPr>
        <w:rPr>
          <w:rFonts w:ascii="Arial" w:hAnsi="Arial" w:cs="Arial"/>
        </w:rPr>
      </w:pPr>
      <w:r w:rsidRPr="00CF2710">
        <w:rPr>
          <w:rFonts w:ascii="Arial" w:hAnsi="Arial" w:cs="Arial"/>
        </w:rPr>
        <w:t>The 3 S’s: Simplification, Specialization, Standardization</w:t>
      </w:r>
    </w:p>
    <w:p w:rsidR="004E1758" w:rsidRPr="00CF2710" w:rsidRDefault="004E1758" w:rsidP="00CF2710">
      <w:pPr>
        <w:ind w:left="283"/>
        <w:rPr>
          <w:rFonts w:ascii="Arial" w:hAnsi="Arial" w:cs="Arial"/>
        </w:rPr>
      </w:pPr>
    </w:p>
    <w:p w:rsidR="004E1758" w:rsidRPr="00CF2710" w:rsidRDefault="004E1758" w:rsidP="00CA7395">
      <w:pPr>
        <w:numPr>
          <w:ilvl w:val="0"/>
          <w:numId w:val="17"/>
        </w:numPr>
        <w:rPr>
          <w:rFonts w:ascii="Arial" w:hAnsi="Arial" w:cs="Arial"/>
        </w:rPr>
      </w:pPr>
      <w:r w:rsidRPr="00CF2710">
        <w:rPr>
          <w:rFonts w:ascii="Arial" w:hAnsi="Arial" w:cs="Arial"/>
          <w:b/>
        </w:rPr>
        <w:t>ADAM SMITH:</w:t>
      </w:r>
      <w:r w:rsidRPr="00CF2710">
        <w:rPr>
          <w:rFonts w:ascii="Arial" w:hAnsi="Arial" w:cs="Arial"/>
        </w:rPr>
        <w:t xml:space="preserve"> Job Specialization and the Division of Labour = should break down tasks into smaller steps and have everyone specialize </w:t>
      </w:r>
      <w:r w:rsidRPr="00CF2710">
        <w:rPr>
          <w:rFonts w:ascii="Arial" w:hAnsi="Arial" w:cs="Arial"/>
        </w:rPr>
        <w:sym w:font="Wingdings" w:char="F0E0"/>
      </w:r>
      <w:r w:rsidRPr="00CF2710">
        <w:rPr>
          <w:rFonts w:ascii="Arial" w:hAnsi="Arial" w:cs="Arial"/>
        </w:rPr>
        <w:t xml:space="preserve"> increasing the level of job specialization increases efficiency and leads to higher organizational performance</w:t>
      </w:r>
    </w:p>
    <w:p w:rsidR="004E1758" w:rsidRPr="00CF2710" w:rsidRDefault="004E1758" w:rsidP="00CF2710">
      <w:pPr>
        <w:ind w:left="283"/>
        <w:rPr>
          <w:rFonts w:ascii="Arial" w:hAnsi="Arial" w:cs="Arial"/>
        </w:rPr>
      </w:pPr>
    </w:p>
    <w:p w:rsidR="004E1758" w:rsidRPr="00CF2710" w:rsidRDefault="004E1758" w:rsidP="00CA7395">
      <w:pPr>
        <w:numPr>
          <w:ilvl w:val="0"/>
          <w:numId w:val="17"/>
        </w:numPr>
        <w:rPr>
          <w:rFonts w:ascii="Arial" w:hAnsi="Arial" w:cs="Arial"/>
        </w:rPr>
      </w:pPr>
      <w:r w:rsidRPr="00CF2710">
        <w:rPr>
          <w:rFonts w:ascii="Arial" w:hAnsi="Arial" w:cs="Arial"/>
          <w:b/>
        </w:rPr>
        <w:t>F.W. TAYLOR:</w:t>
      </w:r>
      <w:r w:rsidRPr="00CF2710">
        <w:rPr>
          <w:rFonts w:ascii="Arial" w:hAnsi="Arial" w:cs="Arial"/>
        </w:rPr>
        <w:t xml:space="preserve"> Believed that scientific management is the systematic study of relationships between people and tasks for the purpose of redesigning the work process to increase efficiency </w:t>
      </w:r>
      <w:r w:rsidRPr="00CF2710">
        <w:rPr>
          <w:rFonts w:ascii="Arial" w:hAnsi="Arial" w:cs="Arial"/>
        </w:rPr>
        <w:sym w:font="Wingdings" w:char="F0E0"/>
      </w:r>
      <w:r w:rsidRPr="00CF2710">
        <w:rPr>
          <w:rFonts w:ascii="Arial" w:hAnsi="Arial" w:cs="Arial"/>
        </w:rPr>
        <w:t xml:space="preserve"> Standard Operation Procedures (standardize) + Select workers to match the needs of the task and train them to perform that task (specialize) </w:t>
      </w:r>
      <w:r w:rsidRPr="00CF2710">
        <w:rPr>
          <w:rFonts w:ascii="Arial" w:hAnsi="Arial" w:cs="Arial"/>
        </w:rPr>
        <w:sym w:font="Wingdings" w:char="F0E0"/>
      </w:r>
      <w:r w:rsidRPr="00CF2710">
        <w:rPr>
          <w:rFonts w:ascii="Arial" w:hAnsi="Arial" w:cs="Arial"/>
        </w:rPr>
        <w:t xml:space="preserve"> piece-rate system </w:t>
      </w:r>
      <w:r w:rsidRPr="00CF2710">
        <w:rPr>
          <w:rFonts w:ascii="Arial" w:hAnsi="Arial" w:cs="Arial"/>
        </w:rPr>
        <w:sym w:font="Wingdings" w:char="F0E0"/>
      </w:r>
      <w:r w:rsidRPr="00CF2710">
        <w:rPr>
          <w:rFonts w:ascii="Arial" w:hAnsi="Arial" w:cs="Arial"/>
        </w:rPr>
        <w:t xml:space="preserve"> failed to realize the influence of group norms, social needs, and pressures</w:t>
      </w:r>
    </w:p>
    <w:p w:rsidR="004E1758" w:rsidRPr="00CF2710" w:rsidRDefault="004E1758" w:rsidP="00CF2710">
      <w:pPr>
        <w:ind w:left="283"/>
        <w:rPr>
          <w:rFonts w:ascii="Arial" w:hAnsi="Arial" w:cs="Arial"/>
        </w:rPr>
      </w:pPr>
    </w:p>
    <w:p w:rsidR="004E1758" w:rsidRPr="00CF2710" w:rsidRDefault="004E1758" w:rsidP="00CA7395">
      <w:pPr>
        <w:numPr>
          <w:ilvl w:val="0"/>
          <w:numId w:val="17"/>
        </w:numPr>
        <w:rPr>
          <w:rFonts w:ascii="Arial" w:hAnsi="Arial" w:cs="Arial"/>
        </w:rPr>
      </w:pPr>
      <w:r w:rsidRPr="00CF2710">
        <w:rPr>
          <w:rFonts w:ascii="Arial" w:hAnsi="Arial" w:cs="Arial"/>
          <w:b/>
        </w:rPr>
        <w:t>THE GILBRETHS:</w:t>
      </w:r>
      <w:r w:rsidRPr="00CF2710">
        <w:rPr>
          <w:rFonts w:ascii="Arial" w:hAnsi="Arial" w:cs="Arial"/>
        </w:rPr>
        <w:t xml:space="preserve"> Created the </w:t>
      </w:r>
      <w:r w:rsidRPr="00CF2710">
        <w:rPr>
          <w:rFonts w:ascii="Arial" w:hAnsi="Arial" w:cs="Arial"/>
          <w:b/>
        </w:rPr>
        <w:t>time-and-motion study</w:t>
      </w:r>
      <w:r w:rsidRPr="00CF2710">
        <w:rPr>
          <w:rFonts w:ascii="Arial" w:hAnsi="Arial" w:cs="Arial"/>
        </w:rPr>
        <w:t xml:space="preserve"> using Therbligs </w:t>
      </w:r>
      <w:r w:rsidRPr="00CF2710">
        <w:rPr>
          <w:rFonts w:ascii="Arial" w:hAnsi="Arial" w:cs="Arial"/>
        </w:rPr>
        <w:sym w:font="Wingdings" w:char="F0E0"/>
      </w:r>
      <w:r w:rsidRPr="00CF2710">
        <w:rPr>
          <w:rFonts w:ascii="Arial" w:hAnsi="Arial" w:cs="Arial"/>
        </w:rPr>
        <w:t xml:space="preserve"> broke tasks into individual actions and analyzed each step needed to perform the task + find better ways to perform each step + reorganize each of the steps so that the action is done more efficiently</w:t>
      </w:r>
    </w:p>
    <w:p w:rsidR="004E1758" w:rsidRPr="00CF2710" w:rsidRDefault="004E1758" w:rsidP="00B67996">
      <w:pPr>
        <w:rPr>
          <w:rFonts w:ascii="Arial" w:hAnsi="Arial" w:cs="Arial"/>
        </w:rPr>
      </w:pPr>
    </w:p>
    <w:p w:rsidR="004E1758" w:rsidRPr="00CF2710" w:rsidRDefault="004E1758" w:rsidP="00B67996">
      <w:pPr>
        <w:rPr>
          <w:rFonts w:ascii="Arial" w:hAnsi="Arial" w:cs="Arial"/>
        </w:rPr>
      </w:pPr>
      <w:r w:rsidRPr="00CF2710">
        <w:rPr>
          <w:rFonts w:ascii="Arial" w:hAnsi="Arial" w:cs="Arial"/>
          <w:u w:val="single"/>
        </w:rPr>
        <w:t>Administrative Management Theory</w:t>
      </w:r>
    </w:p>
    <w:p w:rsidR="004E1758" w:rsidRPr="00CF2710" w:rsidRDefault="004E1758" w:rsidP="00CF2710">
      <w:pPr>
        <w:ind w:left="283"/>
        <w:rPr>
          <w:rFonts w:ascii="Arial" w:hAnsi="Arial" w:cs="Arial"/>
        </w:rPr>
      </w:pPr>
    </w:p>
    <w:p w:rsidR="004E1758" w:rsidRPr="00CF2710" w:rsidRDefault="004E1758" w:rsidP="00CA7395">
      <w:pPr>
        <w:numPr>
          <w:ilvl w:val="0"/>
          <w:numId w:val="18"/>
        </w:numPr>
        <w:rPr>
          <w:rFonts w:ascii="Arial" w:hAnsi="Arial" w:cs="Arial"/>
        </w:rPr>
      </w:pPr>
      <w:r w:rsidRPr="00CF2710">
        <w:rPr>
          <w:rFonts w:ascii="Arial" w:hAnsi="Arial" w:cs="Arial"/>
        </w:rPr>
        <w:t xml:space="preserve">Study of organizational structure that leads to high efficiency and effectiveness </w:t>
      </w:r>
      <w:r w:rsidRPr="00CF2710">
        <w:rPr>
          <w:rFonts w:ascii="Arial" w:hAnsi="Arial" w:cs="Arial"/>
        </w:rPr>
        <w:sym w:font="Wingdings" w:char="F0E0"/>
      </w:r>
      <w:r w:rsidRPr="00CF2710">
        <w:rPr>
          <w:rFonts w:ascii="Arial" w:hAnsi="Arial" w:cs="Arial"/>
        </w:rPr>
        <w:t xml:space="preserve"> Based on observations </w:t>
      </w:r>
      <w:r w:rsidRPr="00CF2710">
        <w:rPr>
          <w:rFonts w:ascii="Arial" w:hAnsi="Arial" w:cs="Arial"/>
        </w:rPr>
        <w:sym w:font="Wingdings" w:char="F0E0"/>
      </w:r>
      <w:r w:rsidRPr="00CF2710">
        <w:rPr>
          <w:rFonts w:ascii="Arial" w:hAnsi="Arial" w:cs="Arial"/>
        </w:rPr>
        <w:t xml:space="preserve"> HUMAN ELEMENT NOTHING MORE THAN A RAW MATERIAL</w:t>
      </w:r>
    </w:p>
    <w:p w:rsidR="004E1758" w:rsidRPr="00CF2710" w:rsidRDefault="004E1758" w:rsidP="00CF2710">
      <w:pPr>
        <w:ind w:left="283"/>
        <w:rPr>
          <w:rFonts w:ascii="Arial" w:hAnsi="Arial" w:cs="Arial"/>
        </w:rPr>
      </w:pPr>
    </w:p>
    <w:p w:rsidR="004E1758" w:rsidRPr="00CF2710" w:rsidRDefault="004E1758" w:rsidP="00CA7395">
      <w:pPr>
        <w:numPr>
          <w:ilvl w:val="0"/>
          <w:numId w:val="18"/>
        </w:numPr>
        <w:rPr>
          <w:rFonts w:ascii="Arial" w:hAnsi="Arial" w:cs="Arial"/>
        </w:rPr>
      </w:pPr>
      <w:r w:rsidRPr="00CF2710">
        <w:rPr>
          <w:rFonts w:ascii="Arial" w:hAnsi="Arial" w:cs="Arial"/>
          <w:b/>
        </w:rPr>
        <w:t>BUREAUCRACY + WEBER:</w:t>
      </w:r>
      <w:r w:rsidRPr="00CF2710">
        <w:rPr>
          <w:rFonts w:ascii="Arial" w:hAnsi="Arial" w:cs="Arial"/>
        </w:rPr>
        <w:t xml:space="preserve"> A formal system of organization and administration designed to ensure efficiency and effectiveness </w:t>
      </w:r>
      <w:r w:rsidRPr="00CF2710">
        <w:rPr>
          <w:rFonts w:ascii="Arial" w:hAnsi="Arial" w:cs="Arial"/>
        </w:rPr>
        <w:sym w:font="Wingdings" w:char="F0E0"/>
      </w:r>
      <w:r w:rsidRPr="00CF2710">
        <w:rPr>
          <w:rFonts w:ascii="Arial" w:hAnsi="Arial" w:cs="Arial"/>
        </w:rPr>
        <w:t xml:space="preserve"> 5 principles include</w:t>
      </w:r>
      <w:r w:rsidRPr="00CF2710">
        <w:rPr>
          <w:rFonts w:ascii="Arial" w:hAnsi="Arial" w:cs="Arial"/>
          <w:b/>
        </w:rPr>
        <w:t>: 1)</w:t>
      </w:r>
      <w:r w:rsidRPr="00CF2710">
        <w:rPr>
          <w:rFonts w:ascii="Arial" w:hAnsi="Arial" w:cs="Arial"/>
        </w:rPr>
        <w:t xml:space="preserve"> manager’s authority comes from his position, </w:t>
      </w:r>
      <w:r w:rsidRPr="00CF2710">
        <w:rPr>
          <w:rFonts w:ascii="Arial" w:hAnsi="Arial" w:cs="Arial"/>
          <w:b/>
        </w:rPr>
        <w:t>2)</w:t>
      </w:r>
      <w:r w:rsidRPr="00CF2710">
        <w:rPr>
          <w:rFonts w:ascii="Arial" w:hAnsi="Arial" w:cs="Arial"/>
        </w:rPr>
        <w:t xml:space="preserve"> people get their positions because of their performance not their status or connections</w:t>
      </w:r>
      <w:r w:rsidRPr="00CF2710">
        <w:rPr>
          <w:rFonts w:ascii="Arial" w:hAnsi="Arial" w:cs="Arial"/>
          <w:b/>
        </w:rPr>
        <w:t>, 3)</w:t>
      </w:r>
      <w:r w:rsidRPr="00CF2710">
        <w:rPr>
          <w:rFonts w:ascii="Arial" w:hAnsi="Arial" w:cs="Arial"/>
        </w:rPr>
        <w:t xml:space="preserve"> authority and task responsibilities should be specified</w:t>
      </w:r>
      <w:r w:rsidRPr="00CF2710">
        <w:rPr>
          <w:rFonts w:ascii="Arial" w:hAnsi="Arial" w:cs="Arial"/>
          <w:b/>
        </w:rPr>
        <w:t>, 4)</w:t>
      </w:r>
      <w:r w:rsidRPr="00CF2710">
        <w:rPr>
          <w:rFonts w:ascii="Arial" w:hAnsi="Arial" w:cs="Arial"/>
        </w:rPr>
        <w:t xml:space="preserve"> positions should be arranged hierarchically, </w:t>
      </w:r>
      <w:r w:rsidRPr="00CF2710">
        <w:rPr>
          <w:rFonts w:ascii="Arial" w:hAnsi="Arial" w:cs="Arial"/>
          <w:b/>
        </w:rPr>
        <w:t>5)</w:t>
      </w:r>
      <w:r w:rsidRPr="00CF2710">
        <w:rPr>
          <w:rFonts w:ascii="Arial" w:hAnsi="Arial" w:cs="Arial"/>
        </w:rPr>
        <w:t xml:space="preserve"> managers should create rules and SOPs to effectively control behaviour</w:t>
      </w:r>
    </w:p>
    <w:p w:rsidR="004E1758" w:rsidRPr="00CF2710" w:rsidRDefault="004E1758" w:rsidP="00CF2710">
      <w:pPr>
        <w:ind w:left="283"/>
        <w:rPr>
          <w:rFonts w:ascii="Arial" w:hAnsi="Arial" w:cs="Arial"/>
        </w:rPr>
      </w:pPr>
    </w:p>
    <w:p w:rsidR="004E1758" w:rsidRDefault="004E1758" w:rsidP="00CA7395">
      <w:pPr>
        <w:numPr>
          <w:ilvl w:val="0"/>
          <w:numId w:val="18"/>
        </w:numPr>
        <w:rPr>
          <w:rFonts w:ascii="Arial" w:hAnsi="Arial" w:cs="Arial"/>
        </w:rPr>
      </w:pPr>
      <w:r w:rsidRPr="00CF2710">
        <w:rPr>
          <w:rFonts w:ascii="Arial" w:hAnsi="Arial" w:cs="Arial"/>
          <w:b/>
        </w:rPr>
        <w:t>FAYOL:</w:t>
      </w:r>
      <w:r w:rsidRPr="00CF2710">
        <w:rPr>
          <w:rFonts w:ascii="Arial" w:hAnsi="Arial" w:cs="Arial"/>
        </w:rPr>
        <w:t xml:space="preserve"> management is a universal process </w:t>
      </w:r>
      <w:r w:rsidRPr="00CF2710">
        <w:rPr>
          <w:rFonts w:ascii="Arial" w:hAnsi="Arial" w:cs="Arial"/>
        </w:rPr>
        <w:sym w:font="Wingdings" w:char="F0E0"/>
      </w:r>
      <w:r w:rsidRPr="00CF2710">
        <w:rPr>
          <w:rFonts w:ascii="Arial" w:hAnsi="Arial" w:cs="Arial"/>
        </w:rPr>
        <w:t xml:space="preserve"> fit the person to the job </w:t>
      </w:r>
      <w:r w:rsidRPr="00CF2710">
        <w:rPr>
          <w:rFonts w:ascii="Arial" w:hAnsi="Arial" w:cs="Arial"/>
        </w:rPr>
        <w:sym w:font="Wingdings" w:char="F0E0"/>
      </w:r>
      <w:r w:rsidRPr="00CF2710">
        <w:rPr>
          <w:rFonts w:ascii="Arial" w:hAnsi="Arial" w:cs="Arial"/>
        </w:rPr>
        <w:t xml:space="preserve"> created 14 principles of management</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4E1758" w:rsidRPr="00CF2710" w:rsidRDefault="004E1758" w:rsidP="00CF2710">
      <w:pPr>
        <w:rPr>
          <w:rFonts w:ascii="Arial" w:hAnsi="Arial" w:cs="Arial"/>
        </w:rPr>
      </w:pPr>
    </w:p>
    <w:tbl>
      <w:tblPr>
        <w:tblW w:w="0" w:type="auto"/>
        <w:tblLook w:val="01E0"/>
      </w:tblPr>
      <w:tblGrid>
        <w:gridCol w:w="5"/>
        <w:gridCol w:w="2808"/>
        <w:gridCol w:w="6048"/>
      </w:tblGrid>
      <w:tr w:rsidR="004E1758" w:rsidRPr="0030529D" w:rsidTr="00CF2710">
        <w:tc>
          <w:tcPr>
            <w:tcW w:w="8856" w:type="dxa"/>
            <w:gridSpan w:val="3"/>
            <w:tcBorders>
              <w:bottom w:val="single" w:sz="4" w:space="0" w:color="auto"/>
            </w:tcBorders>
          </w:tcPr>
          <w:p w:rsidR="004E1758" w:rsidRPr="0030529D" w:rsidRDefault="004E1758" w:rsidP="00C471FC">
            <w:pPr>
              <w:spacing w:line="276" w:lineRule="auto"/>
              <w:jc w:val="center"/>
              <w:rPr>
                <w:rFonts w:ascii="Arial" w:hAnsi="Arial" w:cs="Arial"/>
                <w:b/>
                <w:caps/>
                <w:sz w:val="20"/>
                <w:szCs w:val="20"/>
              </w:rPr>
            </w:pPr>
            <w:r w:rsidRPr="0030529D">
              <w:rPr>
                <w:rFonts w:ascii="Arial" w:hAnsi="Arial" w:cs="Arial"/>
                <w:b/>
                <w:caps/>
                <w:sz w:val="20"/>
                <w:szCs w:val="20"/>
              </w:rPr>
              <w:t>fAYOL’S 14 Principles of Management</w:t>
            </w:r>
            <w:r>
              <w:rPr>
                <w:rFonts w:ascii="Arial" w:hAnsi="Arial" w:cs="Arial"/>
                <w:b/>
                <w:caps/>
                <w:sz w:val="20"/>
                <w:szCs w:val="20"/>
              </w:rPr>
              <w:t xml:space="preserve"> </w:t>
            </w:r>
            <w:r w:rsidRPr="00CF2710">
              <w:rPr>
                <w:rFonts w:ascii="Arial" w:hAnsi="Arial" w:cs="Arial"/>
                <w:i/>
                <w:caps/>
                <w:sz w:val="20"/>
                <w:szCs w:val="20"/>
              </w:rPr>
              <w:t>(dual ceo is druge)</w:t>
            </w:r>
          </w:p>
        </w:tc>
      </w:tr>
      <w:tr w:rsidR="004E1758" w:rsidRPr="0030529D" w:rsidTr="00CF2710">
        <w:tc>
          <w:tcPr>
            <w:tcW w:w="2808" w:type="dxa"/>
            <w:gridSpan w:val="2"/>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caps/>
                <w:sz w:val="20"/>
                <w:szCs w:val="20"/>
              </w:rPr>
            </w:pPr>
            <w:r w:rsidRPr="0030529D">
              <w:rPr>
                <w:rFonts w:ascii="Arial" w:hAnsi="Arial" w:cs="Arial"/>
                <w:b/>
                <w:sz w:val="20"/>
                <w:szCs w:val="20"/>
              </w:rPr>
              <w:t>D</w:t>
            </w:r>
            <w:r w:rsidRPr="0030529D">
              <w:rPr>
                <w:rFonts w:ascii="Arial" w:hAnsi="Arial" w:cs="Arial"/>
                <w:sz w:val="20"/>
                <w:szCs w:val="20"/>
              </w:rPr>
              <w:t>ivision of Labour</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 xml:space="preserve">(allow for specialization = more efficiency </w:t>
            </w:r>
            <w:r w:rsidRPr="0030529D">
              <w:rPr>
                <w:rFonts w:ascii="Arial" w:hAnsi="Arial" w:cs="Arial"/>
                <w:sz w:val="20"/>
                <w:szCs w:val="20"/>
              </w:rPr>
              <w:sym w:font="Wingdings" w:char="F0E0"/>
            </w:r>
            <w:r w:rsidRPr="0030529D">
              <w:rPr>
                <w:rFonts w:ascii="Arial" w:hAnsi="Arial" w:cs="Arial"/>
                <w:sz w:val="20"/>
                <w:szCs w:val="20"/>
              </w:rPr>
              <w:t xml:space="preserve"> lessen boredom)</w:t>
            </w:r>
          </w:p>
        </w:tc>
      </w:tr>
      <w:tr w:rsidR="004E1758" w:rsidRPr="0030529D" w:rsidTr="00CF2710">
        <w:tc>
          <w:tcPr>
            <w:tcW w:w="2808" w:type="dxa"/>
            <w:gridSpan w:val="2"/>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sz w:val="20"/>
                <w:szCs w:val="20"/>
              </w:rPr>
            </w:pPr>
            <w:r w:rsidRPr="0030529D">
              <w:rPr>
                <w:rFonts w:ascii="Arial" w:hAnsi="Arial" w:cs="Arial"/>
                <w:b/>
                <w:sz w:val="20"/>
                <w:szCs w:val="20"/>
              </w:rPr>
              <w:t>U</w:t>
            </w:r>
            <w:r w:rsidRPr="0030529D">
              <w:rPr>
                <w:rFonts w:ascii="Arial" w:hAnsi="Arial" w:cs="Arial"/>
                <w:sz w:val="20"/>
                <w:szCs w:val="20"/>
              </w:rPr>
              <w:t xml:space="preserve">nity of command </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(employees should only have 1 boss)</w:t>
            </w:r>
          </w:p>
        </w:tc>
      </w:tr>
      <w:tr w:rsidR="004E1758" w:rsidRPr="0030529D" w:rsidTr="00CF2710">
        <w:tc>
          <w:tcPr>
            <w:tcW w:w="2808" w:type="dxa"/>
            <w:gridSpan w:val="2"/>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caps/>
                <w:sz w:val="20"/>
                <w:szCs w:val="20"/>
              </w:rPr>
            </w:pPr>
            <w:r w:rsidRPr="0030529D">
              <w:rPr>
                <w:rFonts w:ascii="Arial" w:hAnsi="Arial" w:cs="Arial"/>
                <w:b/>
                <w:sz w:val="20"/>
                <w:szCs w:val="20"/>
              </w:rPr>
              <w:t>A</w:t>
            </w:r>
            <w:r w:rsidRPr="0030529D">
              <w:rPr>
                <w:rFonts w:ascii="Arial" w:hAnsi="Arial" w:cs="Arial"/>
                <w:sz w:val="20"/>
                <w:szCs w:val="20"/>
              </w:rPr>
              <w:t>uthority and Responsibility</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 xml:space="preserve">(delegate both </w:t>
            </w:r>
            <w:r w:rsidRPr="0030529D">
              <w:rPr>
                <w:rFonts w:ascii="Arial" w:hAnsi="Arial" w:cs="Arial"/>
                <w:sz w:val="20"/>
                <w:szCs w:val="20"/>
              </w:rPr>
              <w:sym w:font="Wingdings" w:char="F0E0"/>
            </w:r>
            <w:r w:rsidRPr="0030529D">
              <w:rPr>
                <w:rFonts w:ascii="Arial" w:hAnsi="Arial" w:cs="Arial"/>
                <w:sz w:val="20"/>
                <w:szCs w:val="20"/>
              </w:rPr>
              <w:t xml:space="preserve"> managers have the right to give orders and the power to exhort subordinates for disobedience)</w:t>
            </w:r>
          </w:p>
        </w:tc>
      </w:tr>
      <w:tr w:rsidR="004E1758" w:rsidRPr="0030529D" w:rsidTr="00CF2710">
        <w:tc>
          <w:tcPr>
            <w:tcW w:w="2808" w:type="dxa"/>
            <w:gridSpan w:val="2"/>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b/>
                <w:sz w:val="20"/>
                <w:szCs w:val="20"/>
              </w:rPr>
            </w:pPr>
            <w:r w:rsidRPr="0030529D">
              <w:rPr>
                <w:rFonts w:ascii="Arial" w:hAnsi="Arial" w:cs="Arial"/>
                <w:b/>
                <w:sz w:val="20"/>
                <w:szCs w:val="20"/>
              </w:rPr>
              <w:t>L</w:t>
            </w:r>
            <w:r w:rsidRPr="0030529D">
              <w:rPr>
                <w:rFonts w:ascii="Arial" w:hAnsi="Arial" w:cs="Arial"/>
                <w:sz w:val="20"/>
                <w:szCs w:val="20"/>
              </w:rPr>
              <w:t>ine of Authority</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(clear chain from top to bottom)</w:t>
            </w:r>
          </w:p>
        </w:tc>
      </w:tr>
      <w:tr w:rsidR="004E1758" w:rsidRPr="0030529D" w:rsidTr="00CF2710">
        <w:tc>
          <w:tcPr>
            <w:tcW w:w="2808" w:type="dxa"/>
            <w:gridSpan w:val="2"/>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sz w:val="20"/>
                <w:szCs w:val="20"/>
              </w:rPr>
            </w:pPr>
            <w:r w:rsidRPr="0030529D">
              <w:rPr>
                <w:rFonts w:ascii="Arial" w:hAnsi="Arial" w:cs="Arial"/>
                <w:b/>
                <w:sz w:val="20"/>
                <w:szCs w:val="20"/>
              </w:rPr>
              <w:t>C</w:t>
            </w:r>
            <w:r w:rsidRPr="0030529D">
              <w:rPr>
                <w:rFonts w:ascii="Arial" w:hAnsi="Arial" w:cs="Arial"/>
                <w:sz w:val="20"/>
                <w:szCs w:val="20"/>
              </w:rPr>
              <w:t xml:space="preserve">entralization </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 xml:space="preserve">(degree to which authority rests at the very top </w:t>
            </w:r>
            <w:r w:rsidRPr="0030529D">
              <w:rPr>
                <w:rFonts w:ascii="Arial" w:hAnsi="Arial" w:cs="Arial"/>
                <w:sz w:val="20"/>
                <w:szCs w:val="20"/>
              </w:rPr>
              <w:sym w:font="Wingdings" w:char="F0E0"/>
            </w:r>
            <w:r w:rsidRPr="0030529D">
              <w:rPr>
                <w:rFonts w:ascii="Arial" w:hAnsi="Arial" w:cs="Arial"/>
                <w:sz w:val="20"/>
                <w:szCs w:val="20"/>
              </w:rPr>
              <w:t xml:space="preserve"> not concentrated at the top)</w:t>
            </w:r>
          </w:p>
        </w:tc>
      </w:tr>
      <w:tr w:rsidR="004E1758" w:rsidRPr="0030529D" w:rsidTr="00CF2710">
        <w:tc>
          <w:tcPr>
            <w:tcW w:w="2808" w:type="dxa"/>
            <w:gridSpan w:val="2"/>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b/>
                <w:sz w:val="20"/>
                <w:szCs w:val="20"/>
              </w:rPr>
            </w:pPr>
            <w:r w:rsidRPr="0030529D">
              <w:rPr>
                <w:rFonts w:ascii="Arial" w:hAnsi="Arial" w:cs="Arial"/>
                <w:b/>
                <w:sz w:val="20"/>
                <w:szCs w:val="20"/>
              </w:rPr>
              <w:t>E</w:t>
            </w:r>
            <w:r w:rsidRPr="0030529D">
              <w:rPr>
                <w:rFonts w:ascii="Arial" w:hAnsi="Arial" w:cs="Arial"/>
                <w:sz w:val="20"/>
                <w:szCs w:val="20"/>
              </w:rPr>
              <w:t>quity</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(treat employees fairly in justice &amp; respect)</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b/>
                <w:sz w:val="20"/>
                <w:szCs w:val="20"/>
              </w:rPr>
            </w:pPr>
            <w:r w:rsidRPr="0030529D">
              <w:rPr>
                <w:rFonts w:ascii="Arial" w:hAnsi="Arial" w:cs="Arial"/>
                <w:b/>
                <w:sz w:val="20"/>
                <w:szCs w:val="20"/>
              </w:rPr>
              <w:t>O</w:t>
            </w:r>
            <w:r w:rsidRPr="0030529D">
              <w:rPr>
                <w:rFonts w:ascii="Arial" w:hAnsi="Arial" w:cs="Arial"/>
                <w:sz w:val="20"/>
                <w:szCs w:val="20"/>
              </w:rPr>
              <w:t>rder</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(each employee is put where they have most value)</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b/>
                <w:sz w:val="20"/>
                <w:szCs w:val="20"/>
              </w:rPr>
            </w:pPr>
            <w:r w:rsidRPr="0030529D">
              <w:rPr>
                <w:rFonts w:ascii="Arial" w:hAnsi="Arial" w:cs="Arial"/>
                <w:b/>
                <w:sz w:val="20"/>
                <w:szCs w:val="20"/>
              </w:rPr>
              <w:t>I</w:t>
            </w:r>
            <w:r w:rsidRPr="0030529D">
              <w:rPr>
                <w:rFonts w:ascii="Arial" w:hAnsi="Arial" w:cs="Arial"/>
                <w:sz w:val="20"/>
                <w:szCs w:val="20"/>
              </w:rPr>
              <w:t>nitiative</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(encourage innovation)</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b/>
                <w:sz w:val="20"/>
                <w:szCs w:val="20"/>
              </w:rPr>
            </w:pPr>
            <w:r w:rsidRPr="0030529D">
              <w:rPr>
                <w:rFonts w:ascii="Arial" w:hAnsi="Arial" w:cs="Arial"/>
                <w:b/>
                <w:sz w:val="20"/>
                <w:szCs w:val="20"/>
              </w:rPr>
              <w:t>S</w:t>
            </w:r>
            <w:r w:rsidRPr="0030529D">
              <w:rPr>
                <w:rFonts w:ascii="Arial" w:hAnsi="Arial" w:cs="Arial"/>
                <w:sz w:val="20"/>
                <w:szCs w:val="20"/>
              </w:rPr>
              <w:t>tability of Tenure Personnel</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 xml:space="preserve">(long-term employment is important </w:t>
            </w:r>
            <w:r w:rsidRPr="0030529D">
              <w:rPr>
                <w:rFonts w:ascii="Arial" w:hAnsi="Arial" w:cs="Arial"/>
                <w:sz w:val="20"/>
                <w:szCs w:val="20"/>
              </w:rPr>
              <w:sym w:font="Wingdings" w:char="F0E0"/>
            </w:r>
            <w:r w:rsidRPr="0030529D">
              <w:rPr>
                <w:rFonts w:ascii="Arial" w:hAnsi="Arial" w:cs="Arial"/>
                <w:sz w:val="20"/>
                <w:szCs w:val="20"/>
              </w:rPr>
              <w:t xml:space="preserve"> developed skills)</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sz w:val="20"/>
                <w:szCs w:val="20"/>
              </w:rPr>
            </w:pPr>
            <w:r w:rsidRPr="0030529D">
              <w:rPr>
                <w:rFonts w:ascii="Arial" w:hAnsi="Arial" w:cs="Arial"/>
                <w:b/>
                <w:sz w:val="20"/>
                <w:szCs w:val="20"/>
              </w:rPr>
              <w:t>D</w:t>
            </w:r>
            <w:r w:rsidRPr="0030529D">
              <w:rPr>
                <w:rFonts w:ascii="Arial" w:hAnsi="Arial" w:cs="Arial"/>
                <w:sz w:val="20"/>
                <w:szCs w:val="20"/>
              </w:rPr>
              <w:t xml:space="preserve">iscipline </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(obedient, applied, respectful employees needed)</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sz w:val="20"/>
                <w:szCs w:val="20"/>
              </w:rPr>
            </w:pPr>
            <w:r w:rsidRPr="0030529D">
              <w:rPr>
                <w:rFonts w:ascii="Arial" w:hAnsi="Arial" w:cs="Arial"/>
                <w:b/>
                <w:sz w:val="20"/>
                <w:szCs w:val="20"/>
              </w:rPr>
              <w:t>R</w:t>
            </w:r>
            <w:r w:rsidRPr="0030529D">
              <w:rPr>
                <w:rFonts w:ascii="Arial" w:hAnsi="Arial" w:cs="Arial"/>
                <w:sz w:val="20"/>
                <w:szCs w:val="20"/>
              </w:rPr>
              <w:t xml:space="preserve">emuneration of Personnel </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(payment system contributes to successes)</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sz w:val="20"/>
                <w:szCs w:val="20"/>
              </w:rPr>
            </w:pPr>
            <w:r w:rsidRPr="0030529D">
              <w:rPr>
                <w:rFonts w:ascii="Arial" w:hAnsi="Arial" w:cs="Arial"/>
                <w:b/>
                <w:sz w:val="20"/>
                <w:szCs w:val="20"/>
              </w:rPr>
              <w:t>U</w:t>
            </w:r>
            <w:r w:rsidRPr="0030529D">
              <w:rPr>
                <w:rFonts w:ascii="Arial" w:hAnsi="Arial" w:cs="Arial"/>
                <w:sz w:val="20"/>
                <w:szCs w:val="20"/>
              </w:rPr>
              <w:t xml:space="preserve">nity of Direction </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(one plan that guides the organization)</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b/>
                <w:sz w:val="20"/>
                <w:szCs w:val="20"/>
              </w:rPr>
            </w:pPr>
            <w:r w:rsidRPr="0030529D">
              <w:rPr>
                <w:rFonts w:ascii="Arial" w:hAnsi="Arial" w:cs="Arial"/>
                <w:b/>
                <w:sz w:val="20"/>
                <w:szCs w:val="20"/>
              </w:rPr>
              <w:t>G</w:t>
            </w:r>
            <w:r w:rsidRPr="0030529D">
              <w:rPr>
                <w:rFonts w:ascii="Arial" w:hAnsi="Arial" w:cs="Arial"/>
                <w:sz w:val="20"/>
                <w:szCs w:val="20"/>
              </w:rPr>
              <w:t>eneral Interest over Individual Interest</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(organization takes precedence over the individual)</w:t>
            </w:r>
          </w:p>
        </w:tc>
      </w:tr>
      <w:tr w:rsidR="004E1758" w:rsidRPr="0030529D" w:rsidTr="00CF2710">
        <w:trPr>
          <w:gridBefore w:val="1"/>
        </w:trPr>
        <w:tc>
          <w:tcPr>
            <w:tcW w:w="2808" w:type="dxa"/>
            <w:tcBorders>
              <w:top w:val="single" w:sz="4" w:space="0" w:color="auto"/>
              <w:left w:val="single" w:sz="4" w:space="0" w:color="auto"/>
              <w:bottom w:val="single" w:sz="4" w:space="0" w:color="auto"/>
              <w:right w:val="single" w:sz="4" w:space="0" w:color="auto"/>
            </w:tcBorders>
            <w:vAlign w:val="center"/>
          </w:tcPr>
          <w:p w:rsidR="004E1758" w:rsidRPr="0030529D" w:rsidRDefault="004E1758" w:rsidP="00C471FC">
            <w:pPr>
              <w:spacing w:line="276" w:lineRule="auto"/>
              <w:rPr>
                <w:rFonts w:ascii="Arial" w:hAnsi="Arial" w:cs="Arial"/>
                <w:b/>
                <w:sz w:val="20"/>
                <w:szCs w:val="20"/>
              </w:rPr>
            </w:pPr>
            <w:r w:rsidRPr="0030529D">
              <w:rPr>
                <w:rFonts w:ascii="Arial" w:hAnsi="Arial" w:cs="Arial"/>
                <w:b/>
                <w:sz w:val="20"/>
                <w:szCs w:val="20"/>
              </w:rPr>
              <w:t>E</w:t>
            </w:r>
            <w:r w:rsidRPr="0030529D">
              <w:rPr>
                <w:rFonts w:ascii="Arial" w:hAnsi="Arial" w:cs="Arial"/>
                <w:sz w:val="20"/>
                <w:szCs w:val="20"/>
              </w:rPr>
              <w:t>sprit de Corps</w:t>
            </w:r>
          </w:p>
        </w:tc>
        <w:tc>
          <w:tcPr>
            <w:tcW w:w="6048" w:type="dxa"/>
            <w:tcBorders>
              <w:top w:val="single" w:sz="4" w:space="0" w:color="auto"/>
              <w:left w:val="single" w:sz="4" w:space="0" w:color="auto"/>
              <w:bottom w:val="single" w:sz="4" w:space="0" w:color="auto"/>
              <w:right w:val="single" w:sz="4" w:space="0" w:color="auto"/>
            </w:tcBorders>
          </w:tcPr>
          <w:p w:rsidR="004E1758" w:rsidRPr="0030529D" w:rsidRDefault="004E1758" w:rsidP="00C471FC">
            <w:pPr>
              <w:spacing w:line="276" w:lineRule="auto"/>
              <w:rPr>
                <w:rFonts w:ascii="Arial" w:hAnsi="Arial" w:cs="Arial"/>
                <w:sz w:val="20"/>
                <w:szCs w:val="20"/>
              </w:rPr>
            </w:pPr>
            <w:r w:rsidRPr="0030529D">
              <w:rPr>
                <w:rFonts w:ascii="Arial" w:hAnsi="Arial" w:cs="Arial"/>
                <w:sz w:val="20"/>
                <w:szCs w:val="20"/>
              </w:rPr>
              <w:t>(share enthusiasm or devotion to the organization)</w:t>
            </w:r>
          </w:p>
        </w:tc>
      </w:tr>
    </w:tbl>
    <w:p w:rsidR="004E1758" w:rsidRPr="00824341" w:rsidRDefault="004E1758" w:rsidP="00BE358A">
      <w:pPr>
        <w:rPr>
          <w:rFonts w:ascii="Arial" w:hAnsi="Arial" w:cs="Arial"/>
          <w:sz w:val="20"/>
          <w:szCs w:val="20"/>
        </w:rPr>
      </w:pPr>
    </w:p>
    <w:p w:rsidR="004E1758" w:rsidRPr="00CF2710" w:rsidRDefault="004E1758" w:rsidP="00B67996">
      <w:pPr>
        <w:rPr>
          <w:rFonts w:ascii="Arial" w:hAnsi="Arial" w:cs="Arial"/>
        </w:rPr>
      </w:pPr>
    </w:p>
    <w:p w:rsidR="004E1758" w:rsidRPr="00CF2710" w:rsidRDefault="004E1758" w:rsidP="00B67996">
      <w:pPr>
        <w:rPr>
          <w:rFonts w:ascii="Arial" w:hAnsi="Arial" w:cs="Arial"/>
        </w:rPr>
      </w:pPr>
    </w:p>
    <w:p w:rsidR="004E1758" w:rsidRPr="00CF2710" w:rsidRDefault="004E1758" w:rsidP="00B67996">
      <w:pPr>
        <w:rPr>
          <w:rFonts w:ascii="Arial" w:hAnsi="Arial" w:cs="Arial"/>
        </w:rPr>
      </w:pPr>
      <w:r w:rsidRPr="00CF2710">
        <w:rPr>
          <w:rFonts w:ascii="Arial" w:hAnsi="Arial" w:cs="Arial"/>
          <w:b/>
          <w:i/>
        </w:rPr>
        <w:t>Humans Relations Approach</w:t>
      </w:r>
    </w:p>
    <w:p w:rsidR="004E1758" w:rsidRPr="00CF2710" w:rsidRDefault="004E1758" w:rsidP="00B67996">
      <w:pPr>
        <w:rPr>
          <w:rFonts w:ascii="Arial" w:hAnsi="Arial" w:cs="Arial"/>
        </w:rPr>
      </w:pPr>
    </w:p>
    <w:p w:rsidR="004E1758" w:rsidRDefault="004E1758" w:rsidP="00B67996">
      <w:pPr>
        <w:rPr>
          <w:rFonts w:ascii="Arial" w:hAnsi="Arial" w:cs="Arial"/>
          <w:u w:val="single"/>
        </w:rPr>
      </w:pPr>
      <w:r w:rsidRPr="00CF2710">
        <w:rPr>
          <w:rFonts w:ascii="Arial" w:hAnsi="Arial" w:cs="Arial"/>
          <w:u w:val="single"/>
        </w:rPr>
        <w:t>Behaviour Management Theory</w:t>
      </w:r>
    </w:p>
    <w:p w:rsidR="004E1758" w:rsidRPr="00CF2710" w:rsidRDefault="004E1758" w:rsidP="00B67996">
      <w:pPr>
        <w:rPr>
          <w:rFonts w:ascii="Arial" w:hAnsi="Arial" w:cs="Arial"/>
        </w:rPr>
      </w:pPr>
    </w:p>
    <w:p w:rsidR="004E1758" w:rsidRDefault="004E1758" w:rsidP="00CA7395">
      <w:pPr>
        <w:numPr>
          <w:ilvl w:val="0"/>
          <w:numId w:val="19"/>
        </w:numPr>
        <w:rPr>
          <w:rFonts w:ascii="Arial" w:hAnsi="Arial" w:cs="Arial"/>
        </w:rPr>
      </w:pPr>
      <w:r w:rsidRPr="00CF2710">
        <w:rPr>
          <w:rFonts w:ascii="Arial" w:hAnsi="Arial" w:cs="Arial"/>
        </w:rPr>
        <w:t>Study of how managers should personally behave in order to motivate the employees</w:t>
      </w:r>
    </w:p>
    <w:p w:rsidR="004E1758" w:rsidRPr="00CF2710" w:rsidRDefault="004E1758" w:rsidP="00CF2710">
      <w:pPr>
        <w:ind w:left="283"/>
        <w:rPr>
          <w:rFonts w:ascii="Arial" w:hAnsi="Arial" w:cs="Arial"/>
        </w:rPr>
      </w:pPr>
    </w:p>
    <w:p w:rsidR="004E1758" w:rsidRPr="00CF2710" w:rsidRDefault="004E1758" w:rsidP="00CA7395">
      <w:pPr>
        <w:numPr>
          <w:ilvl w:val="0"/>
          <w:numId w:val="19"/>
        </w:numPr>
        <w:rPr>
          <w:rFonts w:ascii="Arial" w:hAnsi="Arial" w:cs="Arial"/>
        </w:rPr>
      </w:pPr>
      <w:r w:rsidRPr="00CF2710">
        <w:rPr>
          <w:rFonts w:ascii="Arial" w:hAnsi="Arial" w:cs="Arial"/>
          <w:b/>
        </w:rPr>
        <w:t>MARY PARKER FOLLET:</w:t>
      </w:r>
      <w:r w:rsidRPr="00CF2710">
        <w:rPr>
          <w:rFonts w:ascii="Arial" w:hAnsi="Arial" w:cs="Arial"/>
        </w:rPr>
        <w:t xml:space="preserve"> Disagreed with Taylor since he forgot about the human side of the organization </w:t>
      </w:r>
      <w:r w:rsidRPr="00CF2710">
        <w:rPr>
          <w:rFonts w:ascii="Arial" w:hAnsi="Arial" w:cs="Arial"/>
        </w:rPr>
        <w:sym w:font="Wingdings" w:char="F0E0"/>
      </w:r>
      <w:r w:rsidRPr="00CF2710">
        <w:rPr>
          <w:rFonts w:ascii="Arial" w:hAnsi="Arial" w:cs="Arial"/>
        </w:rPr>
        <w:t xml:space="preserve"> Knowledge and expertise should decide who leads since power is fluid = It should flow to the person who can best help the organization achieve its goals </w:t>
      </w:r>
      <w:r w:rsidRPr="00CF2710">
        <w:rPr>
          <w:rFonts w:ascii="Arial" w:hAnsi="Arial" w:cs="Arial"/>
        </w:rPr>
        <w:sym w:font="Wingdings" w:char="F0E0"/>
      </w:r>
      <w:r w:rsidRPr="00CF2710">
        <w:rPr>
          <w:rFonts w:ascii="Arial" w:hAnsi="Arial" w:cs="Arial"/>
        </w:rPr>
        <w:t xml:space="preserve"> horizontal view of power (Follet) vs. vertical view (Fayol) = very radical</w:t>
      </w:r>
    </w:p>
    <w:p w:rsidR="004E1758" w:rsidRPr="00CF2710" w:rsidRDefault="004E1758" w:rsidP="00CF2710">
      <w:pPr>
        <w:ind w:left="283"/>
        <w:rPr>
          <w:rFonts w:ascii="Arial" w:hAnsi="Arial" w:cs="Arial"/>
        </w:rPr>
      </w:pPr>
    </w:p>
    <w:p w:rsidR="004E1758" w:rsidRPr="00CF2710" w:rsidRDefault="004E1758" w:rsidP="00CA7395">
      <w:pPr>
        <w:numPr>
          <w:ilvl w:val="0"/>
          <w:numId w:val="19"/>
        </w:numPr>
        <w:rPr>
          <w:rFonts w:ascii="Arial" w:hAnsi="Arial" w:cs="Arial"/>
        </w:rPr>
      </w:pPr>
      <w:r w:rsidRPr="00CF2710">
        <w:rPr>
          <w:rFonts w:ascii="Arial" w:hAnsi="Arial" w:cs="Arial"/>
          <w:b/>
        </w:rPr>
        <w:t>HAWTHORNE STUDIES:</w:t>
      </w:r>
      <w:r w:rsidRPr="00CF2710">
        <w:rPr>
          <w:rFonts w:ascii="Arial" w:hAnsi="Arial" w:cs="Arial"/>
        </w:rPr>
        <w:t xml:space="preserve"> Conducted a study on how illumination affected employee fatigue and performance however the results didn’t work out = employees were told they are part of a special study = special recognition and told that they are constantly watched which lead to COHESIVE WORK GROUP DEVELOPMENT </w:t>
      </w:r>
      <w:r w:rsidRPr="00CF2710">
        <w:rPr>
          <w:rFonts w:ascii="Arial" w:hAnsi="Arial" w:cs="Arial"/>
        </w:rPr>
        <w:sym w:font="Wingdings" w:char="F0E0"/>
      </w:r>
      <w:r w:rsidRPr="00CF2710">
        <w:rPr>
          <w:rFonts w:ascii="Arial" w:hAnsi="Arial" w:cs="Arial"/>
        </w:rPr>
        <w:t xml:space="preserve"> Manager and employee behaviour in the work setting is just as important as the technical aspect of the task + Managers should understand the workings of an informal organization (behaviour rules + norms) </w:t>
      </w:r>
      <w:r w:rsidRPr="00CF2710">
        <w:rPr>
          <w:rFonts w:ascii="Arial" w:hAnsi="Arial" w:cs="Arial"/>
        </w:rPr>
        <w:sym w:font="Wingdings" w:char="F0E0"/>
      </w:r>
      <w:r w:rsidRPr="00CF2710">
        <w:rPr>
          <w:rFonts w:ascii="Arial" w:hAnsi="Arial" w:cs="Arial"/>
        </w:rPr>
        <w:t xml:space="preserve"> Groups can work together or against management to achiever or undermine organizational goals</w:t>
      </w:r>
    </w:p>
    <w:p w:rsidR="004E1758" w:rsidRPr="00CF2710" w:rsidRDefault="004E1758" w:rsidP="00CF2710">
      <w:pPr>
        <w:ind w:left="283"/>
        <w:rPr>
          <w:rFonts w:ascii="Arial" w:hAnsi="Arial" w:cs="Arial"/>
        </w:rPr>
      </w:pPr>
    </w:p>
    <w:p w:rsidR="004E1758" w:rsidRPr="00CF2710" w:rsidRDefault="004E1758" w:rsidP="00CA7395">
      <w:pPr>
        <w:numPr>
          <w:ilvl w:val="0"/>
          <w:numId w:val="19"/>
        </w:numPr>
        <w:rPr>
          <w:rFonts w:ascii="Arial" w:hAnsi="Arial" w:cs="Arial"/>
        </w:rPr>
      </w:pPr>
      <w:r w:rsidRPr="00CF2710">
        <w:rPr>
          <w:rFonts w:ascii="Arial" w:hAnsi="Arial" w:cs="Arial"/>
          <w:b/>
        </w:rPr>
        <w:t>Organizational Behaviour:</w:t>
      </w:r>
      <w:r w:rsidRPr="00CF2710">
        <w:rPr>
          <w:rFonts w:ascii="Arial" w:hAnsi="Arial" w:cs="Arial"/>
        </w:rPr>
        <w:t xml:space="preserve"> The study of factors that have an impact on how individuals and groups respond/act in organizations</w:t>
      </w:r>
    </w:p>
    <w:p w:rsidR="004E1758" w:rsidRPr="00CF2710" w:rsidRDefault="004E1758" w:rsidP="00CF2710">
      <w:pPr>
        <w:ind w:left="283"/>
        <w:rPr>
          <w:rFonts w:ascii="Arial" w:hAnsi="Arial" w:cs="Arial"/>
        </w:rPr>
      </w:pPr>
    </w:p>
    <w:p w:rsidR="004E1758" w:rsidRPr="00CF2710" w:rsidRDefault="004E1758" w:rsidP="00CA7395">
      <w:pPr>
        <w:numPr>
          <w:ilvl w:val="0"/>
          <w:numId w:val="19"/>
        </w:numPr>
        <w:rPr>
          <w:rFonts w:ascii="Arial" w:hAnsi="Arial" w:cs="Arial"/>
        </w:rPr>
      </w:pPr>
      <w:r w:rsidRPr="00CF2710">
        <w:rPr>
          <w:rFonts w:ascii="Arial" w:hAnsi="Arial" w:cs="Arial"/>
          <w:b/>
        </w:rPr>
        <w:t xml:space="preserve">DOUGLAS MCGREGOR: </w:t>
      </w:r>
      <w:r w:rsidRPr="00CF2710">
        <w:rPr>
          <w:rFonts w:ascii="Arial" w:hAnsi="Arial" w:cs="Arial"/>
        </w:rPr>
        <w:t xml:space="preserve">Theory X assumes that all employees are lazy and dislike work therefore managers must watch them at all time and use a reward or punishment technique. Theory Y assumes that all employees are enthusiastic about their work and managers must create an environment which motivates and encourages </w:t>
      </w:r>
      <w:r>
        <w:rPr>
          <w:rFonts w:ascii="Arial" w:hAnsi="Arial" w:cs="Arial"/>
        </w:rPr>
        <w:t>commitment.</w:t>
      </w:r>
    </w:p>
    <w:p w:rsidR="004E1758" w:rsidRPr="00CF2710" w:rsidRDefault="004E1758" w:rsidP="00B67996">
      <w:pPr>
        <w:rPr>
          <w:rFonts w:ascii="Arial" w:hAnsi="Arial" w:cs="Arial"/>
          <w:b/>
        </w:rPr>
      </w:pPr>
      <w:r w:rsidRPr="00CF2710">
        <w:rPr>
          <w:rFonts w:ascii="Arial" w:hAnsi="Arial" w:cs="Arial"/>
          <w:b/>
          <w:i/>
        </w:rPr>
        <w:t>Contemporary Approaches</w:t>
      </w:r>
    </w:p>
    <w:p w:rsidR="004E1758" w:rsidRPr="00CF2710" w:rsidRDefault="004E1758" w:rsidP="00B67996">
      <w:pPr>
        <w:rPr>
          <w:rFonts w:ascii="Arial" w:hAnsi="Arial" w:cs="Arial"/>
          <w:b/>
        </w:rPr>
      </w:pPr>
    </w:p>
    <w:p w:rsidR="004E1758" w:rsidRDefault="004E1758" w:rsidP="00B67996">
      <w:pPr>
        <w:rPr>
          <w:rFonts w:ascii="Arial" w:hAnsi="Arial" w:cs="Arial"/>
          <w:u w:val="single"/>
        </w:rPr>
      </w:pPr>
      <w:r w:rsidRPr="00CF2710">
        <w:rPr>
          <w:rFonts w:ascii="Arial" w:hAnsi="Arial" w:cs="Arial"/>
          <w:u w:val="single"/>
        </w:rPr>
        <w:t>Management Science Theory</w:t>
      </w:r>
    </w:p>
    <w:p w:rsidR="004E1758" w:rsidRPr="00CF2710" w:rsidRDefault="004E1758" w:rsidP="00B67996">
      <w:pPr>
        <w:rPr>
          <w:rFonts w:ascii="Arial" w:hAnsi="Arial" w:cs="Arial"/>
        </w:rPr>
      </w:pPr>
    </w:p>
    <w:p w:rsidR="004E1758" w:rsidRDefault="004E1758" w:rsidP="00CA7395">
      <w:pPr>
        <w:numPr>
          <w:ilvl w:val="0"/>
          <w:numId w:val="20"/>
        </w:numPr>
        <w:rPr>
          <w:rFonts w:ascii="Arial" w:hAnsi="Arial" w:cs="Arial"/>
        </w:rPr>
      </w:pPr>
      <w:r w:rsidRPr="00CF2710">
        <w:rPr>
          <w:rFonts w:ascii="Arial" w:hAnsi="Arial" w:cs="Arial"/>
        </w:rPr>
        <w:t>Uses rigorous quantitative techniques to help managers make full use of organizational resources</w:t>
      </w:r>
    </w:p>
    <w:p w:rsidR="004E1758" w:rsidRPr="00CF2710" w:rsidRDefault="004E1758" w:rsidP="00CF2710">
      <w:pPr>
        <w:ind w:left="283"/>
        <w:rPr>
          <w:rFonts w:ascii="Arial" w:hAnsi="Arial" w:cs="Arial"/>
        </w:rPr>
      </w:pPr>
    </w:p>
    <w:p w:rsidR="004E1758" w:rsidRPr="00CF2710" w:rsidRDefault="004E1758" w:rsidP="00CA7395">
      <w:pPr>
        <w:numPr>
          <w:ilvl w:val="0"/>
          <w:numId w:val="20"/>
        </w:numPr>
        <w:rPr>
          <w:rFonts w:ascii="Arial" w:hAnsi="Arial" w:cs="Arial"/>
          <w:u w:val="single"/>
        </w:rPr>
      </w:pPr>
      <w:r w:rsidRPr="00CF2710">
        <w:rPr>
          <w:rFonts w:ascii="Arial" w:hAnsi="Arial" w:cs="Arial"/>
        </w:rPr>
        <w:t>4 branches include</w:t>
      </w:r>
      <w:r>
        <w:rPr>
          <w:rFonts w:ascii="Arial" w:hAnsi="Arial" w:cs="Arial"/>
        </w:rPr>
        <w:t>:</w:t>
      </w:r>
    </w:p>
    <w:p w:rsidR="004E1758" w:rsidRPr="00CF2710" w:rsidRDefault="004E1758" w:rsidP="00CF2710">
      <w:pPr>
        <w:rPr>
          <w:rFonts w:ascii="Arial" w:hAnsi="Arial" w:cs="Arial"/>
          <w:u w:val="single"/>
        </w:rPr>
      </w:pPr>
    </w:p>
    <w:p w:rsidR="004E1758" w:rsidRPr="00CF2710" w:rsidRDefault="004E1758" w:rsidP="00CA7395">
      <w:pPr>
        <w:numPr>
          <w:ilvl w:val="0"/>
          <w:numId w:val="21"/>
        </w:numPr>
        <w:rPr>
          <w:rFonts w:ascii="Arial" w:hAnsi="Arial" w:cs="Arial"/>
          <w:u w:val="single"/>
        </w:rPr>
      </w:pPr>
      <w:r w:rsidRPr="00CF2710">
        <w:rPr>
          <w:rFonts w:ascii="Arial" w:hAnsi="Arial" w:cs="Arial"/>
        </w:rPr>
        <w:t>Quantitative Management (mathematical techniques)</w:t>
      </w:r>
    </w:p>
    <w:p w:rsidR="004E1758" w:rsidRPr="00CF2710" w:rsidRDefault="004E1758" w:rsidP="00CA7395">
      <w:pPr>
        <w:numPr>
          <w:ilvl w:val="0"/>
          <w:numId w:val="21"/>
        </w:numPr>
        <w:rPr>
          <w:rFonts w:ascii="Arial" w:hAnsi="Arial" w:cs="Arial"/>
          <w:u w:val="single"/>
        </w:rPr>
      </w:pPr>
      <w:r w:rsidRPr="00CF2710">
        <w:rPr>
          <w:rFonts w:ascii="Arial" w:hAnsi="Arial" w:cs="Arial"/>
        </w:rPr>
        <w:t>Operations Management (techniques used to analyze any aspect of an organization’s production system to increase efficiency)</w:t>
      </w:r>
    </w:p>
    <w:p w:rsidR="004E1758" w:rsidRPr="00CF2710" w:rsidRDefault="004E1758" w:rsidP="00CA7395">
      <w:pPr>
        <w:numPr>
          <w:ilvl w:val="0"/>
          <w:numId w:val="21"/>
        </w:numPr>
        <w:rPr>
          <w:rFonts w:ascii="Arial" w:hAnsi="Arial" w:cs="Arial"/>
          <w:u w:val="single"/>
        </w:rPr>
      </w:pPr>
      <w:r w:rsidRPr="00CF2710">
        <w:rPr>
          <w:rFonts w:ascii="Arial" w:hAnsi="Arial" w:cs="Arial"/>
        </w:rPr>
        <w:t>Total Quality Management (analyzing input, conversion, and output activities to increase efficiency)</w:t>
      </w:r>
    </w:p>
    <w:p w:rsidR="004E1758" w:rsidRPr="00CF2710" w:rsidRDefault="004E1758" w:rsidP="00CA7395">
      <w:pPr>
        <w:numPr>
          <w:ilvl w:val="0"/>
          <w:numId w:val="21"/>
        </w:numPr>
        <w:rPr>
          <w:rFonts w:ascii="Arial" w:hAnsi="Arial" w:cs="Arial"/>
          <w:u w:val="single"/>
        </w:rPr>
      </w:pPr>
      <w:r w:rsidRPr="00CF2710">
        <w:rPr>
          <w:rFonts w:ascii="Arial" w:hAnsi="Arial" w:cs="Arial"/>
        </w:rPr>
        <w:t xml:space="preserve">Management Information Systems (helps managers design information systems that provides information on internal and external events </w:t>
      </w:r>
      <w:r w:rsidRPr="00CF2710">
        <w:rPr>
          <w:rFonts w:ascii="Arial" w:hAnsi="Arial" w:cs="Arial"/>
        </w:rPr>
        <w:sym w:font="Wingdings" w:char="F0E0"/>
      </w:r>
      <w:r w:rsidRPr="00CF2710">
        <w:rPr>
          <w:rFonts w:ascii="Arial" w:hAnsi="Arial" w:cs="Arial"/>
        </w:rPr>
        <w:t xml:space="preserve"> decision making)</w:t>
      </w:r>
    </w:p>
    <w:p w:rsidR="004E1758" w:rsidRPr="00CF2710" w:rsidRDefault="004E1758" w:rsidP="00B67996">
      <w:pPr>
        <w:rPr>
          <w:rFonts w:ascii="Arial" w:hAnsi="Arial" w:cs="Arial"/>
          <w:u w:val="single"/>
        </w:rPr>
      </w:pPr>
    </w:p>
    <w:p w:rsidR="004E1758" w:rsidRDefault="004E1758" w:rsidP="00B67996">
      <w:pPr>
        <w:rPr>
          <w:rFonts w:ascii="Arial" w:hAnsi="Arial" w:cs="Arial"/>
          <w:u w:val="single"/>
        </w:rPr>
      </w:pPr>
      <w:r w:rsidRPr="00CF2710">
        <w:rPr>
          <w:rFonts w:ascii="Arial" w:hAnsi="Arial" w:cs="Arial"/>
          <w:u w:val="single"/>
        </w:rPr>
        <w:t>Organizational Environment Theory</w:t>
      </w:r>
    </w:p>
    <w:p w:rsidR="004E1758" w:rsidRPr="00CF2710" w:rsidRDefault="004E1758" w:rsidP="00B67996">
      <w:pPr>
        <w:rPr>
          <w:rFonts w:ascii="Arial" w:hAnsi="Arial" w:cs="Arial"/>
        </w:rPr>
      </w:pPr>
    </w:p>
    <w:p w:rsidR="004E1758" w:rsidRPr="00CF2710" w:rsidRDefault="004E1758" w:rsidP="00CA7395">
      <w:pPr>
        <w:numPr>
          <w:ilvl w:val="0"/>
          <w:numId w:val="22"/>
        </w:numPr>
        <w:rPr>
          <w:rFonts w:ascii="Arial" w:hAnsi="Arial" w:cs="Arial"/>
        </w:rPr>
      </w:pPr>
      <w:r w:rsidRPr="00CF2710">
        <w:rPr>
          <w:rFonts w:ascii="Arial" w:hAnsi="Arial" w:cs="Arial"/>
        </w:rPr>
        <w:t>The set of forces and conditions that operate beyond an organization’s boundaries but affect a manager’s ability to acquire and use resources</w:t>
      </w:r>
    </w:p>
    <w:p w:rsidR="004E1758" w:rsidRPr="00CF2710" w:rsidRDefault="004E1758" w:rsidP="00CF2710">
      <w:pPr>
        <w:ind w:left="283"/>
        <w:rPr>
          <w:rFonts w:ascii="Arial" w:hAnsi="Arial" w:cs="Arial"/>
        </w:rPr>
      </w:pPr>
    </w:p>
    <w:p w:rsidR="004E1758" w:rsidRPr="00CF2710" w:rsidRDefault="004E1758" w:rsidP="00CA7395">
      <w:pPr>
        <w:numPr>
          <w:ilvl w:val="0"/>
          <w:numId w:val="22"/>
        </w:numPr>
        <w:rPr>
          <w:rFonts w:ascii="Arial" w:hAnsi="Arial" w:cs="Arial"/>
        </w:rPr>
      </w:pPr>
      <w:r w:rsidRPr="00CF2710">
        <w:rPr>
          <w:rFonts w:ascii="Arial" w:hAnsi="Arial" w:cs="Arial"/>
          <w:b/>
        </w:rPr>
        <w:t>OPEN SYSTEM VIEW:</w:t>
      </w:r>
      <w:r w:rsidRPr="00CF2710">
        <w:rPr>
          <w:rFonts w:ascii="Arial" w:hAnsi="Arial" w:cs="Arial"/>
        </w:rPr>
        <w:t xml:space="preserve"> Open system relies on external environment while a closed system doesn’t and is self contained </w:t>
      </w:r>
      <w:r w:rsidRPr="00CF2710">
        <w:rPr>
          <w:rFonts w:ascii="Arial" w:hAnsi="Arial" w:cs="Arial"/>
        </w:rPr>
        <w:sym w:font="Wingdings" w:char="F0E0"/>
      </w:r>
      <w:r w:rsidRPr="00CF2710">
        <w:rPr>
          <w:rFonts w:ascii="Arial" w:hAnsi="Arial" w:cs="Arial"/>
        </w:rPr>
        <w:t xml:space="preserve"> Closed systems that fail due to lack of adaptation of environment usually experience entropy (dissolve from loss of control) </w:t>
      </w:r>
      <w:r w:rsidRPr="00CF2710">
        <w:rPr>
          <w:rFonts w:ascii="Arial" w:hAnsi="Arial" w:cs="Arial"/>
        </w:rPr>
        <w:sym w:font="Wingdings" w:char="F0E0"/>
      </w:r>
      <w:r w:rsidRPr="00CF2710">
        <w:rPr>
          <w:rFonts w:ascii="Arial" w:hAnsi="Arial" w:cs="Arial"/>
        </w:rPr>
        <w:t xml:space="preserve"> Synergy is when all individuals and departments coordinate their actions resulting in performance gains</w:t>
      </w:r>
    </w:p>
    <w:p w:rsidR="004E1758" w:rsidRPr="00CF2710" w:rsidRDefault="004E1758" w:rsidP="00CF2710">
      <w:pPr>
        <w:ind w:left="283"/>
        <w:rPr>
          <w:rFonts w:ascii="Arial" w:hAnsi="Arial" w:cs="Arial"/>
        </w:rPr>
      </w:pPr>
    </w:p>
    <w:p w:rsidR="004E1758" w:rsidRPr="00CF2710" w:rsidRDefault="004E1758" w:rsidP="00CA7395">
      <w:pPr>
        <w:numPr>
          <w:ilvl w:val="0"/>
          <w:numId w:val="22"/>
        </w:numPr>
        <w:rPr>
          <w:rFonts w:ascii="Arial" w:hAnsi="Arial" w:cs="Arial"/>
        </w:rPr>
      </w:pPr>
      <w:r w:rsidRPr="00CF2710">
        <w:rPr>
          <w:rFonts w:ascii="Arial" w:hAnsi="Arial" w:cs="Arial"/>
          <w:b/>
        </w:rPr>
        <w:t xml:space="preserve">CONTINGENCY THEORY: </w:t>
      </w:r>
      <w:r w:rsidRPr="00CF2710">
        <w:rPr>
          <w:rFonts w:ascii="Arial" w:hAnsi="Arial" w:cs="Arial"/>
        </w:rPr>
        <w:t>The organizational structure and control systems that managers choose are contingent on the external environment’s characteristics (i.e. tech, disappearance of existing products, new competitors, unstable economic conditions)</w:t>
      </w:r>
    </w:p>
    <w:p w:rsidR="004E1758" w:rsidRPr="00CF2710" w:rsidRDefault="004E1758" w:rsidP="00B67996">
      <w:pPr>
        <w:rPr>
          <w:rFonts w:ascii="Arial" w:hAnsi="Arial" w:cs="Arial"/>
        </w:rPr>
      </w:pPr>
    </w:p>
    <w:p w:rsidR="004E1758" w:rsidRPr="00CF2710" w:rsidRDefault="004E1758" w:rsidP="00B67996">
      <w:pPr>
        <w:rPr>
          <w:rFonts w:ascii="Arial" w:hAnsi="Arial" w:cs="Arial"/>
        </w:rPr>
      </w:pPr>
      <w:r w:rsidRPr="00CF2710">
        <w:rPr>
          <w:rFonts w:ascii="Arial" w:hAnsi="Arial" w:cs="Arial"/>
        </w:rPr>
        <w:t>* Includes also Organizational Behaviour (Theory X and Y) and Process Approach (obj/goals)</w:t>
      </w:r>
    </w:p>
    <w:p w:rsidR="004E1758" w:rsidRPr="00CF2710" w:rsidRDefault="004E1758" w:rsidP="00B67996">
      <w:pPr>
        <w:rPr>
          <w:rFonts w:ascii="Arial" w:hAnsi="Arial" w:cs="Arial"/>
          <w:b/>
          <w:u w:val="single"/>
        </w:rPr>
      </w:pPr>
    </w:p>
    <w:p w:rsidR="004E1758" w:rsidRPr="00CF2710" w:rsidRDefault="004E1758" w:rsidP="00CA7395">
      <w:pPr>
        <w:numPr>
          <w:ilvl w:val="3"/>
          <w:numId w:val="9"/>
        </w:numPr>
        <w:rPr>
          <w:b/>
          <w:u w:val="single"/>
        </w:rPr>
      </w:pPr>
      <w:r w:rsidRPr="00CF2710">
        <w:rPr>
          <w:b/>
          <w:u w:val="single"/>
        </w:rPr>
        <w:t>Theory X &amp; Y</w:t>
      </w:r>
    </w:p>
    <w:p w:rsidR="004E1758" w:rsidRPr="00CF2710" w:rsidRDefault="004E1758" w:rsidP="00CA7395">
      <w:pPr>
        <w:numPr>
          <w:ilvl w:val="4"/>
          <w:numId w:val="9"/>
        </w:numPr>
        <w:tabs>
          <w:tab w:val="clear" w:pos="3600"/>
          <w:tab w:val="num" w:pos="2520"/>
        </w:tabs>
        <w:ind w:hanging="1260"/>
        <w:rPr>
          <w:b/>
        </w:rPr>
      </w:pPr>
      <w:r w:rsidRPr="00CF2710">
        <w:rPr>
          <w:b/>
        </w:rPr>
        <w:t>Theory X</w:t>
      </w:r>
    </w:p>
    <w:p w:rsidR="004E1758" w:rsidRPr="00CF2710" w:rsidRDefault="004E1758" w:rsidP="00CA7395">
      <w:pPr>
        <w:numPr>
          <w:ilvl w:val="6"/>
          <w:numId w:val="9"/>
        </w:numPr>
        <w:tabs>
          <w:tab w:val="clear" w:pos="5040"/>
          <w:tab w:val="num" w:pos="3060"/>
        </w:tabs>
        <w:ind w:hanging="2160"/>
      </w:pPr>
      <w:r w:rsidRPr="00CF2710">
        <w:t>Assumes average worker is lazy, dislikes work, do little as possible</w:t>
      </w:r>
    </w:p>
    <w:p w:rsidR="004E1758" w:rsidRPr="00CF2710" w:rsidRDefault="004E1758" w:rsidP="00CA7395">
      <w:pPr>
        <w:numPr>
          <w:ilvl w:val="6"/>
          <w:numId w:val="9"/>
        </w:numPr>
        <w:tabs>
          <w:tab w:val="clear" w:pos="5040"/>
          <w:tab w:val="num" w:pos="3060"/>
        </w:tabs>
        <w:ind w:hanging="2160"/>
      </w:pPr>
      <w:r w:rsidRPr="00CF2710">
        <w:t>Motivators are fear and money</w:t>
      </w:r>
    </w:p>
    <w:p w:rsidR="004E1758" w:rsidRPr="00CF2710" w:rsidRDefault="004E1758" w:rsidP="00CA7395">
      <w:pPr>
        <w:numPr>
          <w:ilvl w:val="6"/>
          <w:numId w:val="9"/>
        </w:numPr>
        <w:tabs>
          <w:tab w:val="clear" w:pos="5040"/>
          <w:tab w:val="num" w:pos="3060"/>
        </w:tabs>
        <w:ind w:hanging="2160"/>
      </w:pPr>
      <w:r w:rsidRPr="00CF2710">
        <w:t>Little responsibility, flexibility or authority</w:t>
      </w:r>
    </w:p>
    <w:p w:rsidR="004E1758" w:rsidRPr="00CF2710" w:rsidRDefault="004E1758" w:rsidP="00CA7395">
      <w:pPr>
        <w:numPr>
          <w:ilvl w:val="4"/>
          <w:numId w:val="9"/>
        </w:numPr>
        <w:tabs>
          <w:tab w:val="clear" w:pos="3600"/>
          <w:tab w:val="num" w:pos="2520"/>
        </w:tabs>
        <w:ind w:hanging="1260"/>
        <w:rPr>
          <w:b/>
        </w:rPr>
      </w:pPr>
      <w:r w:rsidRPr="00CF2710">
        <w:rPr>
          <w:b/>
        </w:rPr>
        <w:t>Theory Y</w:t>
      </w:r>
    </w:p>
    <w:p w:rsidR="004E1758" w:rsidRPr="00CF2710" w:rsidRDefault="004E1758" w:rsidP="00CA7395">
      <w:pPr>
        <w:numPr>
          <w:ilvl w:val="6"/>
          <w:numId w:val="9"/>
        </w:numPr>
        <w:tabs>
          <w:tab w:val="clear" w:pos="5040"/>
          <w:tab w:val="num" w:pos="3060"/>
        </w:tabs>
        <w:ind w:hanging="2160"/>
      </w:pPr>
      <w:r w:rsidRPr="00CF2710">
        <w:t>Assumes workers are not lazy, want to do good job</w:t>
      </w:r>
    </w:p>
    <w:p w:rsidR="004E1758" w:rsidRPr="00CF2710" w:rsidRDefault="004E1758" w:rsidP="00CA7395">
      <w:pPr>
        <w:numPr>
          <w:ilvl w:val="6"/>
          <w:numId w:val="9"/>
        </w:numPr>
        <w:tabs>
          <w:tab w:val="clear" w:pos="5040"/>
          <w:tab w:val="num" w:pos="3060"/>
        </w:tabs>
        <w:ind w:hanging="2160"/>
      </w:pPr>
      <w:r w:rsidRPr="00CF2710">
        <w:t>Relaxed atmosphere</w:t>
      </w:r>
    </w:p>
    <w:p w:rsidR="004E1758" w:rsidRPr="00CF2710" w:rsidRDefault="004E1758" w:rsidP="00CA7395">
      <w:pPr>
        <w:numPr>
          <w:ilvl w:val="6"/>
          <w:numId w:val="9"/>
        </w:numPr>
        <w:tabs>
          <w:tab w:val="clear" w:pos="5040"/>
          <w:tab w:val="num" w:pos="3060"/>
        </w:tabs>
        <w:ind w:hanging="2160"/>
      </w:pPr>
      <w:r w:rsidRPr="00CF2710">
        <w:t>Workers set objectives, flexible, be creative</w:t>
      </w:r>
    </w:p>
    <w:p w:rsidR="004E1758" w:rsidRPr="00CF2710" w:rsidRDefault="004E1758" w:rsidP="00CA7395">
      <w:pPr>
        <w:numPr>
          <w:ilvl w:val="6"/>
          <w:numId w:val="9"/>
        </w:numPr>
        <w:tabs>
          <w:tab w:val="clear" w:pos="5040"/>
          <w:tab w:val="num" w:pos="3060"/>
        </w:tabs>
        <w:ind w:hanging="2160"/>
      </w:pPr>
      <w:r w:rsidRPr="00CF2710">
        <w:t>Empowerment is big motivator</w:t>
      </w:r>
    </w:p>
    <w:p w:rsidR="004E1758" w:rsidRPr="00CF2710" w:rsidRDefault="004E1758" w:rsidP="00CA7395">
      <w:pPr>
        <w:numPr>
          <w:ilvl w:val="6"/>
          <w:numId w:val="9"/>
        </w:numPr>
        <w:tabs>
          <w:tab w:val="clear" w:pos="5040"/>
          <w:tab w:val="num" w:pos="3060"/>
        </w:tabs>
        <w:ind w:hanging="2160"/>
      </w:pPr>
      <w:r w:rsidRPr="00CF2710">
        <w:t>Self-fulfilling prophecy</w:t>
      </w:r>
    </w:p>
    <w:p w:rsidR="004E1758" w:rsidRPr="00CF2710" w:rsidRDefault="004E1758" w:rsidP="00B67996">
      <w:pPr>
        <w:rPr>
          <w:rFonts w:ascii="Arial" w:hAnsi="Arial" w:cs="Arial"/>
        </w:rPr>
      </w:pPr>
    </w:p>
    <w:p w:rsidR="004E1758" w:rsidRDefault="004E1758" w:rsidP="00B67996">
      <w:pPr>
        <w:rPr>
          <w:rFonts w:ascii="Arial" w:hAnsi="Arial" w:cs="Arial"/>
          <w:b/>
          <w:i/>
        </w:rPr>
      </w:pPr>
      <w:r w:rsidRPr="00CF2710">
        <w:rPr>
          <w:rFonts w:ascii="Arial" w:hAnsi="Arial" w:cs="Arial"/>
          <w:b/>
          <w:i/>
        </w:rPr>
        <w:t>Emerging Management Practices</w:t>
      </w:r>
    </w:p>
    <w:p w:rsidR="004E1758" w:rsidRPr="00CF2710" w:rsidRDefault="004E1758" w:rsidP="00B67996">
      <w:pPr>
        <w:rPr>
          <w:rFonts w:ascii="Arial" w:hAnsi="Arial" w:cs="Arial"/>
        </w:rPr>
      </w:pPr>
    </w:p>
    <w:p w:rsidR="004E1758" w:rsidRPr="00CF2710" w:rsidRDefault="004E1758" w:rsidP="00CA7395">
      <w:pPr>
        <w:numPr>
          <w:ilvl w:val="0"/>
          <w:numId w:val="24"/>
        </w:numPr>
        <w:rPr>
          <w:rFonts w:ascii="Arial" w:hAnsi="Arial" w:cs="Arial"/>
        </w:rPr>
      </w:pPr>
      <w:r w:rsidRPr="00CF2710">
        <w:rPr>
          <w:rFonts w:ascii="Arial" w:hAnsi="Arial" w:cs="Arial"/>
        </w:rPr>
        <w:t>Comparative Management (comparing management in other countries)</w:t>
      </w:r>
    </w:p>
    <w:p w:rsidR="004E1758" w:rsidRPr="00CF2710" w:rsidRDefault="004E1758" w:rsidP="00CA7395">
      <w:pPr>
        <w:numPr>
          <w:ilvl w:val="0"/>
          <w:numId w:val="24"/>
        </w:numPr>
        <w:rPr>
          <w:rFonts w:ascii="Arial" w:hAnsi="Arial" w:cs="Arial"/>
        </w:rPr>
      </w:pPr>
      <w:r w:rsidRPr="00CF2710">
        <w:rPr>
          <w:rFonts w:ascii="Arial" w:hAnsi="Arial" w:cs="Arial"/>
        </w:rPr>
        <w:t xml:space="preserve">Organizational Culture (way we dress &amp; behave </w:t>
      </w:r>
      <w:r w:rsidRPr="00CF2710">
        <w:rPr>
          <w:rFonts w:ascii="Arial" w:hAnsi="Arial" w:cs="Arial"/>
        </w:rPr>
        <w:sym w:font="Wingdings" w:char="F0E0"/>
      </w:r>
      <w:r w:rsidRPr="00CF2710">
        <w:rPr>
          <w:rFonts w:ascii="Arial" w:hAnsi="Arial" w:cs="Arial"/>
        </w:rPr>
        <w:t xml:space="preserve"> dictates decision making)</w:t>
      </w:r>
    </w:p>
    <w:p w:rsidR="004E1758" w:rsidRPr="00CF2710" w:rsidRDefault="004E1758" w:rsidP="00CA7395">
      <w:pPr>
        <w:numPr>
          <w:ilvl w:val="0"/>
          <w:numId w:val="24"/>
        </w:numPr>
        <w:rPr>
          <w:rFonts w:ascii="Arial" w:hAnsi="Arial" w:cs="Arial"/>
        </w:rPr>
      </w:pPr>
      <w:r w:rsidRPr="00CF2710">
        <w:rPr>
          <w:rFonts w:ascii="Arial" w:hAnsi="Arial" w:cs="Arial"/>
        </w:rPr>
        <w:t>Team Building (most decisions made in groups)</w:t>
      </w:r>
    </w:p>
    <w:p w:rsidR="004E1758" w:rsidRPr="00CF2710" w:rsidRDefault="004E1758" w:rsidP="00CA7395">
      <w:pPr>
        <w:numPr>
          <w:ilvl w:val="0"/>
          <w:numId w:val="24"/>
        </w:numPr>
        <w:rPr>
          <w:rFonts w:ascii="Arial" w:hAnsi="Arial" w:cs="Arial"/>
        </w:rPr>
      </w:pPr>
      <w:r w:rsidRPr="00CF2710">
        <w:rPr>
          <w:rFonts w:ascii="Arial" w:hAnsi="Arial" w:cs="Arial"/>
        </w:rPr>
        <w:t>Empowerment (stimulating = delegating power to all branches = everyone gets authority)</w:t>
      </w:r>
    </w:p>
    <w:p w:rsidR="004E1758" w:rsidRDefault="004E1758" w:rsidP="00CA7395">
      <w:pPr>
        <w:numPr>
          <w:ilvl w:val="0"/>
          <w:numId w:val="24"/>
        </w:numPr>
        <w:rPr>
          <w:rFonts w:ascii="Arial" w:hAnsi="Arial" w:cs="Arial"/>
        </w:rPr>
      </w:pPr>
      <w:r w:rsidRPr="00CF2710">
        <w:rPr>
          <w:rFonts w:ascii="Arial" w:hAnsi="Arial" w:cs="Arial"/>
        </w:rPr>
        <w:t>Total Quality Management (meeting customer satisfaction/r</w:t>
      </w:r>
      <w:r>
        <w:rPr>
          <w:rFonts w:ascii="Arial" w:hAnsi="Arial" w:cs="Arial"/>
        </w:rPr>
        <w:t>equirements 100%</w:t>
      </w:r>
    </w:p>
    <w:p w:rsidR="004E1758" w:rsidRDefault="004E1758" w:rsidP="00CF2710">
      <w:pPr>
        <w:ind w:left="283"/>
        <w:rPr>
          <w:rFonts w:ascii="Arial" w:hAnsi="Arial" w:cs="Arial"/>
        </w:rPr>
      </w:pPr>
    </w:p>
    <w:p w:rsidR="004E1758" w:rsidRDefault="004E1758" w:rsidP="00CF2710">
      <w:pPr>
        <w:rPr>
          <w:rFonts w:ascii="Arial" w:hAnsi="Arial" w:cs="Arial"/>
        </w:rPr>
      </w:pPr>
    </w:p>
    <w:p w:rsidR="004E1758" w:rsidRPr="00CF2710" w:rsidRDefault="004E1758" w:rsidP="00CF2710">
      <w:pPr>
        <w:rPr>
          <w:rFonts w:ascii="Arial" w:hAnsi="Arial" w:cs="Arial"/>
        </w:rPr>
      </w:pPr>
      <w:r w:rsidRPr="00CF2710">
        <w:rPr>
          <w:rFonts w:ascii="Arial" w:hAnsi="Arial" w:cs="Arial"/>
          <w:b/>
          <w:u w:val="single"/>
        </w:rPr>
        <w:t>WHAT IS A STIMULATING WORK ENVIRONMENT?</w:t>
      </w:r>
    </w:p>
    <w:p w:rsidR="004E1758" w:rsidRPr="00CF2710" w:rsidRDefault="004E1758" w:rsidP="00B67996">
      <w:pPr>
        <w:spacing w:line="312" w:lineRule="auto"/>
        <w:rPr>
          <w:rFonts w:ascii="Arial" w:hAnsi="Arial" w:cs="Arial"/>
          <w:i/>
        </w:rPr>
      </w:pPr>
    </w:p>
    <w:p w:rsidR="004E1758" w:rsidRPr="00CF2710" w:rsidRDefault="004E1758" w:rsidP="00B67996">
      <w:pPr>
        <w:spacing w:line="312" w:lineRule="auto"/>
        <w:rPr>
          <w:rFonts w:ascii="Arial" w:hAnsi="Arial" w:cs="Arial"/>
          <w:i/>
        </w:rPr>
      </w:pPr>
      <w:r w:rsidRPr="00CF2710">
        <w:rPr>
          <w:rFonts w:ascii="Arial" w:hAnsi="Arial" w:cs="Arial"/>
          <w:i/>
        </w:rPr>
        <w:t>What is stimulating to me is not necessarily stimulating to you!</w:t>
      </w:r>
      <w:r w:rsidRPr="00CF2710">
        <w:rPr>
          <w:rFonts w:ascii="Arial" w:hAnsi="Arial" w:cs="Arial"/>
        </w:rPr>
        <w:t xml:space="preserve">  </w:t>
      </w:r>
      <w:r w:rsidRPr="00CF2710">
        <w:rPr>
          <w:rFonts w:ascii="Arial" w:hAnsi="Arial" w:cs="Arial"/>
          <w:i/>
        </w:rPr>
        <w:t>We all have the same needs but where we put an emphasis differs according to Maslow.</w:t>
      </w:r>
    </w:p>
    <w:p w:rsidR="004E1758" w:rsidRPr="00CF2710" w:rsidRDefault="004E1758" w:rsidP="00B67996">
      <w:pPr>
        <w:spacing w:line="312" w:lineRule="auto"/>
        <w:rPr>
          <w:rFonts w:ascii="Arial" w:hAnsi="Arial" w:cs="Arial"/>
          <w:u w:val="single"/>
        </w:rPr>
      </w:pPr>
    </w:p>
    <w:p w:rsidR="004E1758" w:rsidRPr="00CF2710" w:rsidRDefault="004E1758" w:rsidP="00B67996">
      <w:pPr>
        <w:spacing w:line="312" w:lineRule="auto"/>
        <w:rPr>
          <w:rFonts w:ascii="Arial" w:hAnsi="Arial" w:cs="Arial"/>
          <w:u w:val="single"/>
        </w:rPr>
      </w:pPr>
      <w:r w:rsidRPr="00CF2710">
        <w:rPr>
          <w:rFonts w:ascii="Arial" w:hAnsi="Arial" w:cs="Arial"/>
          <w:u w:val="single"/>
        </w:rPr>
        <w:t>Maslow’s Hierarchy of Needs</w:t>
      </w:r>
    </w:p>
    <w:p w:rsidR="004E1758" w:rsidRPr="00CF2710" w:rsidRDefault="004E1758" w:rsidP="00B67996">
      <w:pPr>
        <w:spacing w:line="312" w:lineRule="auto"/>
        <w:rPr>
          <w:rFonts w:ascii="Arial" w:hAnsi="Arial" w:cs="Arial"/>
          <w:u w:val="single"/>
        </w:rPr>
      </w:pPr>
    </w:p>
    <w:p w:rsidR="004E1758" w:rsidRPr="00CF2710" w:rsidRDefault="004E1758" w:rsidP="00B67996">
      <w:pPr>
        <w:spacing w:line="312" w:lineRule="auto"/>
        <w:rPr>
          <w:rFonts w:ascii="Arial" w:hAnsi="Arial" w:cs="Arial"/>
        </w:rPr>
      </w:pPr>
      <w:r>
        <w:rPr>
          <w:noProof/>
          <w:lang w:val="en-CA"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2" o:spid="_x0000_s1026" type="#_x0000_t75" style="position:absolute;margin-left:-1.9pt;margin-top:4pt;width:149.3pt;height:147.85pt;z-index:251658240;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">
            <v:imagedata r:id="rId7" o:title=""/>
            <o:lock v:ext="edit" aspectratio="f"/>
            <w10:wrap type="square"/>
          </v:shape>
        </w:pict>
      </w:r>
    </w:p>
    <w:p w:rsidR="004E1758" w:rsidRPr="00CF2710" w:rsidRDefault="004E1758" w:rsidP="00B67996">
      <w:pPr>
        <w:spacing w:line="312" w:lineRule="auto"/>
        <w:rPr>
          <w:rFonts w:ascii="Arial" w:hAnsi="Arial" w:cs="Arial"/>
          <w:u w:val="single"/>
        </w:rPr>
      </w:pPr>
      <w:r w:rsidRPr="00CF2710">
        <w:rPr>
          <w:rFonts w:ascii="Arial" w:hAnsi="Arial" w:cs="Arial"/>
          <w:u w:val="single"/>
        </w:rPr>
        <w:t>Motivational Needs</w:t>
      </w:r>
    </w:p>
    <w:p w:rsidR="004E1758" w:rsidRPr="00CF2710" w:rsidRDefault="004E1758" w:rsidP="00B67996">
      <w:pPr>
        <w:spacing w:line="312" w:lineRule="auto"/>
        <w:rPr>
          <w:rFonts w:ascii="Arial" w:hAnsi="Arial" w:cs="Arial"/>
        </w:rPr>
      </w:pPr>
      <w:r w:rsidRPr="00CF2710">
        <w:rPr>
          <w:rFonts w:ascii="Arial" w:hAnsi="Arial" w:cs="Arial"/>
        </w:rPr>
        <w:t>Self Actualization (self-fulfillment, realizing your potential</w:t>
      </w:r>
    </w:p>
    <w:p w:rsidR="004E1758" w:rsidRPr="00CF2710" w:rsidRDefault="004E1758" w:rsidP="00B67996">
      <w:pPr>
        <w:spacing w:line="312" w:lineRule="auto"/>
        <w:rPr>
          <w:rFonts w:ascii="Arial" w:hAnsi="Arial" w:cs="Arial"/>
        </w:rPr>
      </w:pPr>
      <w:r w:rsidRPr="00CF2710">
        <w:rPr>
          <w:rFonts w:ascii="Arial" w:hAnsi="Arial" w:cs="Arial"/>
        </w:rPr>
        <w:t>Ego (feel good about oneself, status and recognition)</w:t>
      </w:r>
    </w:p>
    <w:p w:rsidR="004E1758" w:rsidRPr="00CF2710" w:rsidRDefault="004E1758" w:rsidP="00B67996">
      <w:pPr>
        <w:spacing w:line="312" w:lineRule="auto"/>
        <w:rPr>
          <w:rFonts w:ascii="Arial" w:hAnsi="Arial" w:cs="Arial"/>
        </w:rPr>
      </w:pPr>
      <w:r w:rsidRPr="00CF2710">
        <w:rPr>
          <w:rFonts w:ascii="Arial" w:hAnsi="Arial" w:cs="Arial"/>
        </w:rPr>
        <w:t>Social (need to belong, interaction with others)</w:t>
      </w:r>
    </w:p>
    <w:p w:rsidR="004E1758" w:rsidRPr="00CF2710" w:rsidRDefault="004E1758" w:rsidP="00B67996">
      <w:pPr>
        <w:spacing w:line="312" w:lineRule="auto"/>
        <w:rPr>
          <w:rFonts w:ascii="Arial" w:hAnsi="Arial" w:cs="Arial"/>
          <w:u w:val="single"/>
        </w:rPr>
      </w:pPr>
    </w:p>
    <w:p w:rsidR="004E1758" w:rsidRPr="00CF2710" w:rsidRDefault="004E1758" w:rsidP="00B67996">
      <w:pPr>
        <w:spacing w:line="312" w:lineRule="auto"/>
        <w:rPr>
          <w:rFonts w:ascii="Arial" w:hAnsi="Arial" w:cs="Arial"/>
          <w:u w:val="single"/>
        </w:rPr>
      </w:pPr>
      <w:r w:rsidRPr="00CF2710">
        <w:rPr>
          <w:rFonts w:ascii="Arial" w:hAnsi="Arial" w:cs="Arial"/>
          <w:u w:val="single"/>
        </w:rPr>
        <w:t>Maintenance Needs</w:t>
      </w:r>
    </w:p>
    <w:p w:rsidR="004E1758" w:rsidRPr="00CF2710" w:rsidRDefault="004E1758" w:rsidP="00B67996">
      <w:pPr>
        <w:spacing w:line="312" w:lineRule="auto"/>
        <w:rPr>
          <w:rFonts w:ascii="Arial" w:hAnsi="Arial" w:cs="Arial"/>
        </w:rPr>
      </w:pPr>
      <w:r w:rsidRPr="00CF2710">
        <w:rPr>
          <w:rFonts w:ascii="Arial" w:hAnsi="Arial" w:cs="Arial"/>
        </w:rPr>
        <w:t>Safety (protection, secure, shelter)</w:t>
      </w:r>
    </w:p>
    <w:p w:rsidR="004E1758" w:rsidRPr="00CF2710" w:rsidRDefault="004E1758" w:rsidP="00B67996">
      <w:pPr>
        <w:spacing w:line="312" w:lineRule="auto"/>
        <w:rPr>
          <w:rFonts w:ascii="Arial" w:hAnsi="Arial" w:cs="Arial"/>
        </w:rPr>
      </w:pPr>
      <w:r w:rsidRPr="00CF2710">
        <w:rPr>
          <w:rFonts w:ascii="Arial" w:hAnsi="Arial" w:cs="Arial"/>
        </w:rPr>
        <w:t>Physiological (food, water, etc)</w:t>
      </w:r>
    </w:p>
    <w:p w:rsidR="004E1758" w:rsidRPr="00CF2710" w:rsidRDefault="004E1758" w:rsidP="00B67996">
      <w:pPr>
        <w:spacing w:line="312" w:lineRule="auto"/>
        <w:rPr>
          <w:rFonts w:ascii="Arial" w:hAnsi="Arial" w:cs="Arial"/>
          <w:u w:val="single"/>
        </w:rPr>
      </w:pPr>
    </w:p>
    <w:p w:rsidR="004E1758" w:rsidRPr="00CF2710" w:rsidRDefault="004E1758" w:rsidP="00B67996">
      <w:pPr>
        <w:spacing w:line="312" w:lineRule="auto"/>
        <w:rPr>
          <w:rFonts w:ascii="Arial" w:hAnsi="Arial" w:cs="Arial"/>
          <w:u w:val="single"/>
        </w:rPr>
      </w:pPr>
    </w:p>
    <w:p w:rsidR="004E1758" w:rsidRPr="00CF2710" w:rsidRDefault="004E1758" w:rsidP="00B67996">
      <w:pPr>
        <w:spacing w:line="312" w:lineRule="auto"/>
        <w:rPr>
          <w:rFonts w:ascii="Arial" w:hAnsi="Arial" w:cs="Arial"/>
        </w:rPr>
      </w:pPr>
      <w:r w:rsidRPr="00CF2710">
        <w:rPr>
          <w:rFonts w:ascii="Arial" w:hAnsi="Arial" w:cs="Arial"/>
        </w:rPr>
        <w:t>The lowest level of unsatisfied needs motivates behavior; once this level of needs is satisfied, a person tries to satisfy the needs at the next level.</w:t>
      </w:r>
    </w:p>
    <w:p w:rsidR="004E1758" w:rsidRPr="00CF2710" w:rsidRDefault="004E1758" w:rsidP="00B67996">
      <w:pPr>
        <w:spacing w:line="312" w:lineRule="auto"/>
        <w:rPr>
          <w:rFonts w:ascii="Arial" w:hAnsi="Arial" w:cs="Arial"/>
          <w:b/>
        </w:rPr>
      </w:pPr>
    </w:p>
    <w:p w:rsidR="004E1758" w:rsidRPr="00CF2710" w:rsidRDefault="004E1758" w:rsidP="00B67996">
      <w:pPr>
        <w:spacing w:line="312" w:lineRule="auto"/>
        <w:rPr>
          <w:rFonts w:ascii="Arial" w:hAnsi="Arial" w:cs="Arial"/>
        </w:rPr>
      </w:pPr>
      <w:r w:rsidRPr="00CF2710">
        <w:rPr>
          <w:rFonts w:ascii="Arial" w:hAnsi="Arial" w:cs="Arial"/>
          <w:b/>
        </w:rPr>
        <w:t>MOTIVATION</w:t>
      </w:r>
      <w:r w:rsidRPr="00CF2710">
        <w:rPr>
          <w:rFonts w:ascii="Arial" w:hAnsi="Arial" w:cs="Arial"/>
        </w:rPr>
        <w:t xml:space="preserve"> is the </w:t>
      </w:r>
      <w:r w:rsidRPr="00CF2710">
        <w:rPr>
          <w:rFonts w:ascii="Arial" w:hAnsi="Arial" w:cs="Arial"/>
          <w:b/>
        </w:rPr>
        <w:t>need</w:t>
      </w:r>
      <w:r w:rsidRPr="00CF2710">
        <w:rPr>
          <w:rFonts w:ascii="Arial" w:hAnsi="Arial" w:cs="Arial"/>
        </w:rPr>
        <w:t xml:space="preserve"> that leads to </w:t>
      </w:r>
      <w:r w:rsidRPr="00CF2710">
        <w:rPr>
          <w:rFonts w:ascii="Arial" w:hAnsi="Arial" w:cs="Arial"/>
          <w:b/>
        </w:rPr>
        <w:t>action</w:t>
      </w:r>
      <w:r w:rsidRPr="00CF2710">
        <w:rPr>
          <w:rFonts w:ascii="Arial" w:hAnsi="Arial" w:cs="Arial"/>
        </w:rPr>
        <w:t xml:space="preserve"> to satisfy a </w:t>
      </w:r>
      <w:r w:rsidRPr="00CF2710">
        <w:rPr>
          <w:rFonts w:ascii="Arial" w:hAnsi="Arial" w:cs="Arial"/>
          <w:b/>
        </w:rPr>
        <w:t>goal</w:t>
      </w:r>
      <w:r w:rsidRPr="00CF2710">
        <w:rPr>
          <w:rFonts w:ascii="Arial" w:hAnsi="Arial" w:cs="Arial"/>
        </w:rPr>
        <w:t>. Once a need is quenched (satisfied), you no longer are motivated for this need.</w:t>
      </w:r>
    </w:p>
    <w:p w:rsidR="004E1758" w:rsidRPr="00CF2710" w:rsidRDefault="004E1758" w:rsidP="00B67996">
      <w:pPr>
        <w:spacing w:line="312" w:lineRule="auto"/>
        <w:rPr>
          <w:rFonts w:ascii="Arial" w:hAnsi="Arial" w:cs="Arial"/>
          <w:b/>
        </w:rPr>
      </w:pPr>
    </w:p>
    <w:p w:rsidR="004E1758" w:rsidRPr="00CF2710" w:rsidRDefault="004E1758" w:rsidP="00B67996">
      <w:pPr>
        <w:spacing w:line="312" w:lineRule="auto"/>
        <w:rPr>
          <w:rFonts w:ascii="Arial" w:hAnsi="Arial" w:cs="Arial"/>
        </w:rPr>
      </w:pPr>
      <w:r w:rsidRPr="00CF2710">
        <w:rPr>
          <w:rFonts w:ascii="Arial" w:hAnsi="Arial" w:cs="Arial"/>
        </w:rPr>
        <w:t xml:space="preserve">Managers face cost-benefit problem </w:t>
      </w:r>
      <w:r w:rsidRPr="00CF2710">
        <w:rPr>
          <w:rFonts w:ascii="Arial" w:hAnsi="Arial" w:cs="Arial"/>
        </w:rPr>
        <w:sym w:font="Wingdings" w:char="F0E0"/>
      </w:r>
      <w:r w:rsidRPr="00CF2710">
        <w:rPr>
          <w:rFonts w:ascii="Arial" w:hAnsi="Arial" w:cs="Arial"/>
        </w:rPr>
        <w:t xml:space="preserve"> timely to find someone’s “hot button” for motivation. If a manager knows their employees, they can more effectively motivate them.</w:t>
      </w:r>
    </w:p>
    <w:p w:rsidR="004E1758" w:rsidRPr="00CF2710" w:rsidRDefault="004E1758" w:rsidP="00B67996">
      <w:pPr>
        <w:spacing w:line="312" w:lineRule="auto"/>
        <w:rPr>
          <w:rFonts w:ascii="Arial" w:hAnsi="Arial" w:cs="Arial"/>
        </w:rPr>
      </w:pPr>
    </w:p>
    <w:p w:rsidR="004E1758" w:rsidRPr="00CF2710" w:rsidRDefault="004E1758" w:rsidP="00B67996">
      <w:pPr>
        <w:spacing w:line="312" w:lineRule="auto"/>
        <w:rPr>
          <w:rFonts w:ascii="Arial" w:hAnsi="Arial" w:cs="Arial"/>
          <w:b/>
          <w:i/>
        </w:rPr>
      </w:pPr>
      <w:r w:rsidRPr="00CF2710">
        <w:rPr>
          <w:rFonts w:ascii="Arial" w:hAnsi="Arial" w:cs="Arial"/>
          <w:b/>
          <w:i/>
        </w:rPr>
        <w:t>“It’s not your aptitude but your ATTITUDE that leads to your altitude”</w:t>
      </w:r>
    </w:p>
    <w:p w:rsidR="004E1758" w:rsidRDefault="004E1758" w:rsidP="00B67996">
      <w:pPr>
        <w:spacing w:line="312" w:lineRule="auto"/>
        <w:rPr>
          <w:rFonts w:ascii="Arial" w:hAnsi="Arial" w:cs="Arial"/>
          <w:b/>
          <w:i/>
        </w:rPr>
      </w:pPr>
    </w:p>
    <w:p w:rsidR="004E1758" w:rsidRPr="00CF2710" w:rsidRDefault="004E1758" w:rsidP="00B67996">
      <w:pPr>
        <w:spacing w:line="312" w:lineRule="auto"/>
        <w:rPr>
          <w:rFonts w:ascii="Arial" w:hAnsi="Arial" w:cs="Arial"/>
          <w:b/>
          <w:i/>
        </w:rPr>
      </w:pPr>
    </w:p>
    <w:p w:rsidR="004E1758" w:rsidRPr="00CF2710" w:rsidRDefault="004E1758" w:rsidP="00B67996">
      <w:pPr>
        <w:spacing w:line="312" w:lineRule="auto"/>
        <w:rPr>
          <w:b/>
          <w:u w:val="single"/>
        </w:rPr>
      </w:pPr>
      <w:r w:rsidRPr="00CF2710">
        <w:rPr>
          <w:b/>
          <w:u w:val="single"/>
        </w:rPr>
        <w:t xml:space="preserve">Managing the Organizational Environment </w:t>
      </w:r>
    </w:p>
    <w:p w:rsidR="004E1758" w:rsidRPr="00CF2710" w:rsidRDefault="004E1758" w:rsidP="00205C71">
      <w:pPr>
        <w:ind w:left="360"/>
      </w:pPr>
    </w:p>
    <w:p w:rsidR="004E1758" w:rsidRPr="00CF2710" w:rsidRDefault="004E1758" w:rsidP="00CA7395">
      <w:pPr>
        <w:numPr>
          <w:ilvl w:val="0"/>
          <w:numId w:val="28"/>
        </w:numPr>
      </w:pPr>
      <w:r w:rsidRPr="00CF2710">
        <w:t>Organizational Environment are the set of forces and conditions that can affect the way an organization operates and the way mangers plan and organize</w:t>
      </w:r>
    </w:p>
    <w:p w:rsidR="004E1758" w:rsidRPr="00CF2710" w:rsidRDefault="004E1758" w:rsidP="00CA7395">
      <w:pPr>
        <w:numPr>
          <w:ilvl w:val="0"/>
          <w:numId w:val="28"/>
        </w:numPr>
      </w:pPr>
      <w:r w:rsidRPr="00CF2710">
        <w:t>Forces change over time and present managers with new opportunities and threats</w:t>
      </w:r>
    </w:p>
    <w:p w:rsidR="004E1758" w:rsidRPr="00CF2710" w:rsidRDefault="004E1758" w:rsidP="00CA7395">
      <w:pPr>
        <w:numPr>
          <w:ilvl w:val="0"/>
          <w:numId w:val="28"/>
        </w:numPr>
      </w:pPr>
      <w:r w:rsidRPr="00CF2710">
        <w:t>Can be divided into internal and external forces</w:t>
      </w:r>
    </w:p>
    <w:p w:rsidR="004E1758" w:rsidRPr="00CF2710" w:rsidRDefault="004E1758" w:rsidP="00CA7395">
      <w:pPr>
        <w:numPr>
          <w:ilvl w:val="1"/>
          <w:numId w:val="9"/>
        </w:numPr>
      </w:pPr>
      <w:r w:rsidRPr="00CF2710">
        <w:rPr>
          <w:b/>
        </w:rPr>
        <w:t>Internal:</w:t>
      </w:r>
      <w:r w:rsidRPr="00CF2710">
        <w:t xml:space="preserve"> operate within an organization from the structure and culture</w:t>
      </w:r>
    </w:p>
    <w:p w:rsidR="004E1758" w:rsidRPr="00CF2710" w:rsidRDefault="004E1758" w:rsidP="00CA7395">
      <w:pPr>
        <w:numPr>
          <w:ilvl w:val="1"/>
          <w:numId w:val="9"/>
        </w:numPr>
      </w:pPr>
      <w:r w:rsidRPr="00CF2710">
        <w:rPr>
          <w:b/>
        </w:rPr>
        <w:t>External:</w:t>
      </w:r>
      <w:r w:rsidRPr="00CF2710">
        <w:t xml:space="preserve"> operate outside an organization affecting how organization functions</w:t>
      </w:r>
    </w:p>
    <w:p w:rsidR="004E1758" w:rsidRDefault="004E1758" w:rsidP="00CA7395">
      <w:pPr>
        <w:numPr>
          <w:ilvl w:val="0"/>
          <w:numId w:val="27"/>
        </w:numPr>
      </w:pPr>
      <w:r w:rsidRPr="00CF2710">
        <w:t>General environment are a wide range of external factors that affect the organization including:</w:t>
      </w:r>
    </w:p>
    <w:p w:rsidR="004E1758" w:rsidRPr="00CF2710" w:rsidRDefault="004E1758" w:rsidP="00CF2710">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048"/>
      </w:tblGrid>
      <w:tr w:rsidR="004E1758" w:rsidRPr="00CF2710" w:rsidTr="00CF2710">
        <w:tc>
          <w:tcPr>
            <w:tcW w:w="8856" w:type="dxa"/>
            <w:gridSpan w:val="2"/>
          </w:tcPr>
          <w:p w:rsidR="004E1758" w:rsidRPr="00CF2710" w:rsidRDefault="004E1758" w:rsidP="00C471FC">
            <w:pPr>
              <w:spacing w:line="276" w:lineRule="auto"/>
              <w:jc w:val="center"/>
              <w:rPr>
                <w:rFonts w:ascii="Arial" w:hAnsi="Arial" w:cs="Arial"/>
                <w:b/>
                <w:caps/>
              </w:rPr>
            </w:pPr>
            <w:r w:rsidRPr="00CF2710">
              <w:rPr>
                <w:rFonts w:ascii="Arial" w:hAnsi="Arial" w:cs="Arial"/>
                <w:b/>
                <w:caps/>
              </w:rPr>
              <w:t>5 Forces of the general environment</w:t>
            </w:r>
          </w:p>
        </w:tc>
      </w:tr>
      <w:tr w:rsidR="004E1758" w:rsidRPr="00CF2710" w:rsidTr="00CF2710">
        <w:trPr>
          <w:trHeight w:val="1320"/>
        </w:trPr>
        <w:tc>
          <w:tcPr>
            <w:tcW w:w="2808" w:type="dxa"/>
            <w:vAlign w:val="center"/>
          </w:tcPr>
          <w:p w:rsidR="004E1758" w:rsidRPr="00CF2710" w:rsidRDefault="004E1758" w:rsidP="00C471FC">
            <w:pPr>
              <w:spacing w:line="276" w:lineRule="auto"/>
              <w:rPr>
                <w:rFonts w:ascii="Arial" w:hAnsi="Arial" w:cs="Arial"/>
                <w:b/>
                <w:caps/>
              </w:rPr>
            </w:pPr>
            <w:r w:rsidRPr="00CF2710">
              <w:rPr>
                <w:rFonts w:ascii="Arial" w:hAnsi="Arial" w:cs="Arial"/>
                <w:b/>
                <w:caps/>
              </w:rPr>
              <w:t>economic forces</w:t>
            </w:r>
          </w:p>
        </w:tc>
        <w:tc>
          <w:tcPr>
            <w:tcW w:w="6048" w:type="dxa"/>
          </w:tcPr>
          <w:p w:rsidR="004E1758" w:rsidRPr="00CF2710" w:rsidRDefault="004E1758" w:rsidP="00CA7395">
            <w:pPr>
              <w:numPr>
                <w:ilvl w:val="0"/>
                <w:numId w:val="29"/>
              </w:numPr>
              <w:spacing w:line="276" w:lineRule="auto"/>
              <w:rPr>
                <w:rFonts w:ascii="Arial" w:hAnsi="Arial" w:cs="Arial"/>
              </w:rPr>
            </w:pPr>
            <w:r w:rsidRPr="00CF2710">
              <w:rPr>
                <w:rFonts w:ascii="Arial" w:hAnsi="Arial" w:cs="Arial"/>
              </w:rPr>
              <w:t>affect the general health and well being of a nation/region economy of an organization</w:t>
            </w:r>
          </w:p>
          <w:p w:rsidR="004E1758" w:rsidRPr="00CF2710" w:rsidRDefault="004E1758" w:rsidP="00CA7395">
            <w:pPr>
              <w:numPr>
                <w:ilvl w:val="0"/>
                <w:numId w:val="29"/>
              </w:numPr>
              <w:spacing w:line="276" w:lineRule="auto"/>
              <w:rPr>
                <w:rFonts w:ascii="Arial" w:hAnsi="Arial" w:cs="Arial"/>
              </w:rPr>
            </w:pPr>
            <w:r w:rsidRPr="00CF2710">
              <w:rPr>
                <w:rFonts w:ascii="Arial" w:hAnsi="Arial" w:cs="Arial"/>
              </w:rPr>
              <w:t>includes interest rates, inflation, unemployment, and economic growth, dollar strength, market demand</w:t>
            </w:r>
          </w:p>
        </w:tc>
      </w:tr>
      <w:tr w:rsidR="004E1758" w:rsidRPr="00CF2710" w:rsidTr="00CF2710">
        <w:trPr>
          <w:trHeight w:val="1608"/>
        </w:trPr>
        <w:tc>
          <w:tcPr>
            <w:tcW w:w="2808" w:type="dxa"/>
            <w:vAlign w:val="center"/>
          </w:tcPr>
          <w:p w:rsidR="004E1758" w:rsidRPr="00CF2710" w:rsidRDefault="004E1758" w:rsidP="00C471FC">
            <w:pPr>
              <w:spacing w:line="276" w:lineRule="auto"/>
              <w:rPr>
                <w:rFonts w:ascii="Arial" w:hAnsi="Arial" w:cs="Arial"/>
                <w:b/>
              </w:rPr>
            </w:pPr>
            <w:r w:rsidRPr="00CF2710">
              <w:rPr>
                <w:rFonts w:ascii="Arial" w:hAnsi="Arial" w:cs="Arial"/>
                <w:b/>
              </w:rPr>
              <w:t>TECHNOLOGICAL FORCES</w:t>
            </w:r>
          </w:p>
        </w:tc>
        <w:tc>
          <w:tcPr>
            <w:tcW w:w="6048" w:type="dxa"/>
          </w:tcPr>
          <w:p w:rsidR="004E1758" w:rsidRPr="00CF2710" w:rsidRDefault="004E1758" w:rsidP="00CA7395">
            <w:pPr>
              <w:numPr>
                <w:ilvl w:val="0"/>
                <w:numId w:val="30"/>
              </w:numPr>
              <w:spacing w:line="276" w:lineRule="auto"/>
              <w:rPr>
                <w:rFonts w:ascii="Arial" w:hAnsi="Arial" w:cs="Arial"/>
              </w:rPr>
            </w:pPr>
            <w:r w:rsidRPr="00CF2710">
              <w:rPr>
                <w:rFonts w:ascii="Arial" w:hAnsi="Arial" w:cs="Arial"/>
              </w:rPr>
              <w:t>skills and equipment managers use for design/production/distribution of goods &amp; services</w:t>
            </w:r>
          </w:p>
          <w:p w:rsidR="004E1758" w:rsidRPr="00CF2710" w:rsidRDefault="004E1758" w:rsidP="00CA7395">
            <w:pPr>
              <w:numPr>
                <w:ilvl w:val="0"/>
                <w:numId w:val="30"/>
              </w:numPr>
              <w:spacing w:line="276" w:lineRule="auto"/>
              <w:rPr>
                <w:rFonts w:ascii="Arial" w:hAnsi="Arial" w:cs="Arial"/>
              </w:rPr>
            </w:pPr>
            <w:r w:rsidRPr="00CF2710">
              <w:rPr>
                <w:rFonts w:ascii="Arial" w:hAnsi="Arial" w:cs="Arial"/>
              </w:rPr>
              <w:t>tech forces = changes in tech + outcome</w:t>
            </w:r>
          </w:p>
          <w:p w:rsidR="004E1758" w:rsidRPr="00CF2710" w:rsidRDefault="004E1758" w:rsidP="00CA7395">
            <w:pPr>
              <w:numPr>
                <w:ilvl w:val="0"/>
                <w:numId w:val="30"/>
              </w:numPr>
              <w:spacing w:line="276" w:lineRule="auto"/>
              <w:rPr>
                <w:rFonts w:ascii="Arial" w:hAnsi="Arial" w:cs="Arial"/>
              </w:rPr>
            </w:pPr>
            <w:r w:rsidRPr="00CF2710">
              <w:rPr>
                <w:rFonts w:ascii="Arial" w:hAnsi="Arial" w:cs="Arial"/>
              </w:rPr>
              <w:t>THREAT – tech changes too quickly (obsolete product)</w:t>
            </w:r>
          </w:p>
          <w:p w:rsidR="004E1758" w:rsidRPr="00CF2710" w:rsidRDefault="004E1758" w:rsidP="00CA7395">
            <w:pPr>
              <w:numPr>
                <w:ilvl w:val="0"/>
                <w:numId w:val="30"/>
              </w:numPr>
              <w:spacing w:line="276" w:lineRule="auto"/>
              <w:rPr>
                <w:rFonts w:ascii="Arial" w:hAnsi="Arial" w:cs="Arial"/>
              </w:rPr>
            </w:pPr>
            <w:r w:rsidRPr="00CF2710">
              <w:rPr>
                <w:rFonts w:ascii="Arial" w:hAnsi="Arial" w:cs="Arial"/>
              </w:rPr>
              <w:t>OPP – new ways of designing/making/distributing goods</w:t>
            </w:r>
          </w:p>
          <w:p w:rsidR="004E1758" w:rsidRPr="00CF2710" w:rsidRDefault="004E1758" w:rsidP="00CA7395">
            <w:pPr>
              <w:numPr>
                <w:ilvl w:val="0"/>
                <w:numId w:val="30"/>
              </w:numPr>
              <w:spacing w:line="276" w:lineRule="auto"/>
              <w:rPr>
                <w:rFonts w:ascii="Arial" w:hAnsi="Arial" w:cs="Arial"/>
              </w:rPr>
            </w:pPr>
            <w:r w:rsidRPr="00CF2710">
              <w:rPr>
                <w:rFonts w:ascii="Arial" w:hAnsi="Arial" w:cs="Arial"/>
              </w:rPr>
              <w:t>Improves communication, supervision, coordination, etc</w:t>
            </w:r>
          </w:p>
        </w:tc>
      </w:tr>
      <w:tr w:rsidR="004E1758" w:rsidRPr="00CF2710" w:rsidTr="00CF2710">
        <w:trPr>
          <w:trHeight w:val="858"/>
        </w:trPr>
        <w:tc>
          <w:tcPr>
            <w:tcW w:w="2808" w:type="dxa"/>
            <w:vAlign w:val="center"/>
          </w:tcPr>
          <w:p w:rsidR="004E1758" w:rsidRPr="00CF2710" w:rsidRDefault="004E1758" w:rsidP="00C471FC">
            <w:pPr>
              <w:spacing w:line="276" w:lineRule="auto"/>
              <w:rPr>
                <w:rFonts w:ascii="Arial" w:hAnsi="Arial" w:cs="Arial"/>
                <w:b/>
              </w:rPr>
            </w:pPr>
            <w:r w:rsidRPr="00CF2710">
              <w:rPr>
                <w:rFonts w:ascii="Arial" w:hAnsi="Arial" w:cs="Arial"/>
                <w:b/>
              </w:rPr>
              <w:t>SOCIAL AND DEMOGRAPHIC FORCES</w:t>
            </w:r>
          </w:p>
        </w:tc>
        <w:tc>
          <w:tcPr>
            <w:tcW w:w="6048" w:type="dxa"/>
          </w:tcPr>
          <w:p w:rsidR="004E1758" w:rsidRPr="00CF2710" w:rsidRDefault="004E1758" w:rsidP="00CA7395">
            <w:pPr>
              <w:numPr>
                <w:ilvl w:val="0"/>
                <w:numId w:val="32"/>
              </w:numPr>
              <w:spacing w:line="276" w:lineRule="auto"/>
              <w:rPr>
                <w:rFonts w:ascii="Arial" w:hAnsi="Arial" w:cs="Arial"/>
              </w:rPr>
            </w:pPr>
            <w:r w:rsidRPr="00CF2710">
              <w:rPr>
                <w:rFonts w:ascii="Arial" w:hAnsi="Arial" w:cs="Arial"/>
              </w:rPr>
              <w:t>outcome or changes towards the characteristics of a population</w:t>
            </w:r>
          </w:p>
          <w:p w:rsidR="004E1758" w:rsidRPr="00CF2710" w:rsidRDefault="004E1758" w:rsidP="00CA7395">
            <w:pPr>
              <w:numPr>
                <w:ilvl w:val="0"/>
                <w:numId w:val="32"/>
              </w:numPr>
              <w:spacing w:line="276" w:lineRule="auto"/>
              <w:rPr>
                <w:rFonts w:ascii="Arial" w:hAnsi="Arial" w:cs="Arial"/>
              </w:rPr>
            </w:pPr>
            <w:r w:rsidRPr="00CF2710">
              <w:rPr>
                <w:rFonts w:ascii="Arial" w:hAnsi="Arial" w:cs="Arial"/>
              </w:rPr>
              <w:t>includes: gender, race, sexual orientation, origin, age, etc</w:t>
            </w:r>
          </w:p>
        </w:tc>
      </w:tr>
      <w:tr w:rsidR="004E1758" w:rsidRPr="00CF2710" w:rsidTr="00CF2710">
        <w:tc>
          <w:tcPr>
            <w:tcW w:w="2808" w:type="dxa"/>
            <w:vAlign w:val="center"/>
          </w:tcPr>
          <w:p w:rsidR="004E1758" w:rsidRPr="00CF2710" w:rsidRDefault="004E1758" w:rsidP="00C471FC">
            <w:pPr>
              <w:spacing w:line="276" w:lineRule="auto"/>
              <w:rPr>
                <w:rFonts w:ascii="Arial" w:hAnsi="Arial" w:cs="Arial"/>
                <w:b/>
                <w:caps/>
              </w:rPr>
            </w:pPr>
            <w:r w:rsidRPr="00CF2710">
              <w:rPr>
                <w:rFonts w:ascii="Arial" w:hAnsi="Arial" w:cs="Arial"/>
                <w:b/>
                <w:caps/>
              </w:rPr>
              <w:t>Political and legal forces</w:t>
            </w:r>
          </w:p>
        </w:tc>
        <w:tc>
          <w:tcPr>
            <w:tcW w:w="6048" w:type="dxa"/>
          </w:tcPr>
          <w:p w:rsidR="004E1758" w:rsidRPr="00CF2710" w:rsidRDefault="004E1758" w:rsidP="00CA7395">
            <w:pPr>
              <w:numPr>
                <w:ilvl w:val="0"/>
                <w:numId w:val="31"/>
              </w:numPr>
              <w:spacing w:line="276" w:lineRule="auto"/>
              <w:rPr>
                <w:rFonts w:ascii="Arial" w:hAnsi="Arial" w:cs="Arial"/>
              </w:rPr>
            </w:pPr>
            <w:r w:rsidRPr="00CF2710">
              <w:rPr>
                <w:rFonts w:ascii="Arial" w:hAnsi="Arial" w:cs="Arial"/>
              </w:rPr>
              <w:t>result from political and legal developments within society and affects managers and organizations SIGNIFICANTLY</w:t>
            </w:r>
          </w:p>
          <w:p w:rsidR="004E1758" w:rsidRPr="00CF2710" w:rsidRDefault="004E1758" w:rsidP="00CA7395">
            <w:pPr>
              <w:numPr>
                <w:ilvl w:val="0"/>
                <w:numId w:val="31"/>
              </w:numPr>
              <w:spacing w:line="276" w:lineRule="auto"/>
              <w:rPr>
                <w:rFonts w:ascii="Arial" w:hAnsi="Arial" w:cs="Arial"/>
              </w:rPr>
            </w:pPr>
            <w:r w:rsidRPr="00CF2710">
              <w:rPr>
                <w:rFonts w:ascii="Arial" w:hAnsi="Arial" w:cs="Arial"/>
              </w:rPr>
              <w:t>political processes shape laws = constraints on certain operations</w:t>
            </w:r>
          </w:p>
        </w:tc>
      </w:tr>
      <w:tr w:rsidR="004E1758" w:rsidRPr="00CF2710" w:rsidTr="00CF2710">
        <w:tc>
          <w:tcPr>
            <w:tcW w:w="2808" w:type="dxa"/>
            <w:vAlign w:val="center"/>
          </w:tcPr>
          <w:p w:rsidR="004E1758" w:rsidRPr="00CF2710" w:rsidRDefault="004E1758" w:rsidP="00C471FC">
            <w:pPr>
              <w:spacing w:line="276" w:lineRule="auto"/>
              <w:rPr>
                <w:rFonts w:ascii="Arial" w:hAnsi="Arial" w:cs="Arial"/>
                <w:b/>
                <w:caps/>
              </w:rPr>
            </w:pPr>
            <w:r w:rsidRPr="00CF2710">
              <w:rPr>
                <w:rFonts w:ascii="Arial" w:hAnsi="Arial" w:cs="Arial"/>
                <w:b/>
                <w:caps/>
              </w:rPr>
              <w:t>GLOBAL FORCES</w:t>
            </w:r>
          </w:p>
        </w:tc>
        <w:tc>
          <w:tcPr>
            <w:tcW w:w="6048" w:type="dxa"/>
          </w:tcPr>
          <w:p w:rsidR="004E1758" w:rsidRPr="00CF2710" w:rsidRDefault="004E1758" w:rsidP="00CA7395">
            <w:pPr>
              <w:numPr>
                <w:ilvl w:val="0"/>
                <w:numId w:val="31"/>
              </w:numPr>
              <w:spacing w:line="276" w:lineRule="auto"/>
              <w:rPr>
                <w:rFonts w:ascii="Arial" w:hAnsi="Arial" w:cs="Arial"/>
              </w:rPr>
            </w:pPr>
            <w:r w:rsidRPr="00CF2710">
              <w:rPr>
                <w:rFonts w:ascii="Arial" w:hAnsi="Arial" w:cs="Arial"/>
              </w:rPr>
              <w:t>outcome of changes in international relationships / nation’s economic political &amp; legal systems / technology</w:t>
            </w:r>
          </w:p>
          <w:p w:rsidR="004E1758" w:rsidRPr="00CF2710" w:rsidRDefault="004E1758" w:rsidP="00CA7395">
            <w:pPr>
              <w:numPr>
                <w:ilvl w:val="0"/>
                <w:numId w:val="31"/>
              </w:numPr>
              <w:spacing w:line="276" w:lineRule="auto"/>
              <w:rPr>
                <w:rFonts w:ascii="Arial" w:hAnsi="Arial" w:cs="Arial"/>
              </w:rPr>
            </w:pPr>
            <w:r w:rsidRPr="00CF2710">
              <w:rPr>
                <w:rFonts w:ascii="Arial" w:hAnsi="Arial" w:cs="Arial"/>
              </w:rPr>
              <w:t>economic integration (NAFTA), lower free trade barriers</w:t>
            </w:r>
          </w:p>
          <w:p w:rsidR="004E1758" w:rsidRPr="00CF2710" w:rsidRDefault="004E1758" w:rsidP="00CA7395">
            <w:pPr>
              <w:numPr>
                <w:ilvl w:val="0"/>
                <w:numId w:val="31"/>
              </w:numPr>
              <w:spacing w:line="276" w:lineRule="auto"/>
              <w:rPr>
                <w:rFonts w:ascii="Arial" w:hAnsi="Arial" w:cs="Arial"/>
              </w:rPr>
            </w:pPr>
            <w:r w:rsidRPr="00CF2710">
              <w:rPr>
                <w:rFonts w:ascii="Arial" w:hAnsi="Arial" w:cs="Arial"/>
              </w:rPr>
              <w:t xml:space="preserve">“global village” </w:t>
            </w:r>
            <w:r w:rsidRPr="00CF2710">
              <w:rPr>
                <w:rFonts w:ascii="Arial" w:hAnsi="Arial" w:cs="Arial"/>
              </w:rPr>
              <w:sym w:font="Wingdings" w:char="F0E0"/>
            </w:r>
            <w:r w:rsidRPr="00CF2710">
              <w:rPr>
                <w:rFonts w:ascii="Arial" w:hAnsi="Arial" w:cs="Arial"/>
              </w:rPr>
              <w:t xml:space="preserve"> countries are becoming more similar but different due to political/legal/cultural dimensions</w:t>
            </w:r>
          </w:p>
        </w:tc>
      </w:tr>
    </w:tbl>
    <w:p w:rsidR="004E1758" w:rsidRDefault="004E1758" w:rsidP="00CF2710">
      <w:r w:rsidRPr="00CF2710">
        <w:t xml:space="preserve">The </w:t>
      </w:r>
      <w:r w:rsidRPr="00CF2710">
        <w:rPr>
          <w:b/>
          <w:i/>
          <w:u w:val="single"/>
        </w:rPr>
        <w:t>TASK ENVIRONMENT</w:t>
      </w:r>
      <w:r>
        <w:t xml:space="preserve"> </w:t>
      </w:r>
      <w:r w:rsidRPr="00CF2710">
        <w:t xml:space="preserve"> is a set of external forces and conditions that start with suppliers, distributors, customers and competitors. Affect a company’s ability to get inputs and dispose of outputs</w:t>
      </w:r>
    </w:p>
    <w:p w:rsidR="004E1758" w:rsidRPr="00CF2710" w:rsidRDefault="004E1758" w:rsidP="00CF27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048"/>
      </w:tblGrid>
      <w:tr w:rsidR="004E1758" w:rsidRPr="00CF2710" w:rsidTr="00CF2710">
        <w:tc>
          <w:tcPr>
            <w:tcW w:w="8856" w:type="dxa"/>
            <w:gridSpan w:val="2"/>
          </w:tcPr>
          <w:p w:rsidR="004E1758" w:rsidRPr="00CF2710" w:rsidRDefault="004E1758" w:rsidP="00C471FC">
            <w:pPr>
              <w:spacing w:line="276" w:lineRule="auto"/>
              <w:jc w:val="center"/>
              <w:rPr>
                <w:rFonts w:ascii="Arial" w:hAnsi="Arial" w:cs="Arial"/>
                <w:b/>
                <w:caps/>
              </w:rPr>
            </w:pPr>
            <w:r w:rsidRPr="00CF2710">
              <w:rPr>
                <w:rFonts w:ascii="Arial" w:hAnsi="Arial" w:cs="Arial"/>
                <w:b/>
                <w:caps/>
              </w:rPr>
              <w:t>4 forces of the task environment</w:t>
            </w:r>
          </w:p>
        </w:tc>
      </w:tr>
      <w:tr w:rsidR="004E1758" w:rsidRPr="00CF2710" w:rsidTr="00CF2710">
        <w:trPr>
          <w:trHeight w:val="1252"/>
        </w:trPr>
        <w:tc>
          <w:tcPr>
            <w:tcW w:w="2808" w:type="dxa"/>
            <w:vAlign w:val="center"/>
          </w:tcPr>
          <w:p w:rsidR="004E1758" w:rsidRPr="00CF2710" w:rsidRDefault="004E1758" w:rsidP="00C471FC">
            <w:pPr>
              <w:spacing w:line="276" w:lineRule="auto"/>
              <w:rPr>
                <w:rFonts w:ascii="Arial" w:hAnsi="Arial" w:cs="Arial"/>
                <w:caps/>
              </w:rPr>
            </w:pPr>
            <w:r w:rsidRPr="00CF2710">
              <w:rPr>
                <w:rFonts w:ascii="Arial" w:hAnsi="Arial" w:cs="Arial"/>
                <w:caps/>
              </w:rPr>
              <w:t>Suppliers</w:t>
            </w:r>
          </w:p>
        </w:tc>
        <w:tc>
          <w:tcPr>
            <w:tcW w:w="6048" w:type="dxa"/>
          </w:tcPr>
          <w:p w:rsidR="004E1758" w:rsidRPr="00CF2710" w:rsidRDefault="004E1758" w:rsidP="00CA7395">
            <w:pPr>
              <w:numPr>
                <w:ilvl w:val="0"/>
                <w:numId w:val="29"/>
              </w:numPr>
              <w:spacing w:line="276" w:lineRule="auto"/>
              <w:rPr>
                <w:rFonts w:ascii="Arial" w:hAnsi="Arial" w:cs="Arial"/>
              </w:rPr>
            </w:pPr>
            <w:r w:rsidRPr="00CF2710">
              <w:rPr>
                <w:rFonts w:ascii="Arial" w:hAnsi="Arial" w:cs="Arial"/>
              </w:rPr>
              <w:t>Individuals + organizations that provide input resources to other organizations to produce goods and services</w:t>
            </w:r>
          </w:p>
          <w:p w:rsidR="004E1758" w:rsidRPr="00CF2710" w:rsidRDefault="004E1758" w:rsidP="00CA7395">
            <w:pPr>
              <w:numPr>
                <w:ilvl w:val="0"/>
                <w:numId w:val="29"/>
              </w:numPr>
              <w:spacing w:line="276" w:lineRule="auto"/>
              <w:rPr>
                <w:rFonts w:ascii="Arial" w:hAnsi="Arial" w:cs="Arial"/>
              </w:rPr>
            </w:pPr>
            <w:r w:rsidRPr="00CF2710">
              <w:rPr>
                <w:rFonts w:ascii="Arial" w:hAnsi="Arial" w:cs="Arial"/>
              </w:rPr>
              <w:t>Managers must ensure a reliable supply of input resources</w:t>
            </w:r>
          </w:p>
          <w:p w:rsidR="004E1758" w:rsidRPr="00CF2710" w:rsidRDefault="004E1758" w:rsidP="00CA7395">
            <w:pPr>
              <w:numPr>
                <w:ilvl w:val="0"/>
                <w:numId w:val="29"/>
              </w:numPr>
              <w:spacing w:line="276" w:lineRule="auto"/>
              <w:rPr>
                <w:rFonts w:ascii="Arial" w:hAnsi="Arial" w:cs="Arial"/>
              </w:rPr>
            </w:pPr>
            <w:r w:rsidRPr="00CF2710">
              <w:rPr>
                <w:rFonts w:ascii="Arial" w:hAnsi="Arial" w:cs="Arial"/>
              </w:rPr>
              <w:t>Possible threat due to supplier’s bargaining position</w:t>
            </w:r>
          </w:p>
        </w:tc>
      </w:tr>
      <w:tr w:rsidR="004E1758" w:rsidRPr="00CF2710" w:rsidTr="00CF2710">
        <w:trPr>
          <w:trHeight w:val="1375"/>
        </w:trPr>
        <w:tc>
          <w:tcPr>
            <w:tcW w:w="2808" w:type="dxa"/>
            <w:vAlign w:val="center"/>
          </w:tcPr>
          <w:p w:rsidR="004E1758" w:rsidRPr="00CF2710" w:rsidRDefault="004E1758" w:rsidP="00C471FC">
            <w:pPr>
              <w:spacing w:line="276" w:lineRule="auto"/>
              <w:rPr>
                <w:rFonts w:ascii="Arial" w:hAnsi="Arial" w:cs="Arial"/>
              </w:rPr>
            </w:pPr>
            <w:r w:rsidRPr="00CF2710">
              <w:rPr>
                <w:rFonts w:ascii="Arial" w:hAnsi="Arial" w:cs="Arial"/>
              </w:rPr>
              <w:t>DISTRIBUTORS</w:t>
            </w:r>
          </w:p>
        </w:tc>
        <w:tc>
          <w:tcPr>
            <w:tcW w:w="6048" w:type="dxa"/>
          </w:tcPr>
          <w:p w:rsidR="004E1758" w:rsidRPr="00CF2710" w:rsidRDefault="004E1758" w:rsidP="00CA7395">
            <w:pPr>
              <w:numPr>
                <w:ilvl w:val="0"/>
                <w:numId w:val="30"/>
              </w:numPr>
              <w:spacing w:line="276" w:lineRule="auto"/>
              <w:rPr>
                <w:rFonts w:ascii="Arial" w:hAnsi="Arial" w:cs="Arial"/>
              </w:rPr>
            </w:pPr>
            <w:r w:rsidRPr="00CF2710">
              <w:rPr>
                <w:rFonts w:ascii="Arial" w:hAnsi="Arial" w:cs="Arial"/>
              </w:rPr>
              <w:t>Individuals + organizations that help other organizations sell their output</w:t>
            </w:r>
          </w:p>
          <w:p w:rsidR="004E1758" w:rsidRPr="00CF2710" w:rsidRDefault="004E1758" w:rsidP="00CA7395">
            <w:pPr>
              <w:numPr>
                <w:ilvl w:val="0"/>
                <w:numId w:val="30"/>
              </w:numPr>
              <w:spacing w:line="276" w:lineRule="auto"/>
              <w:rPr>
                <w:rFonts w:ascii="Arial" w:hAnsi="Arial" w:cs="Arial"/>
              </w:rPr>
            </w:pPr>
            <w:r w:rsidRPr="00CF2710">
              <w:rPr>
                <w:rFonts w:ascii="Arial" w:hAnsi="Arial" w:cs="Arial"/>
              </w:rPr>
              <w:t>Distributors can threaten to lower their prices to control customer access to the organizations goods and services but this power weakens if there are many options</w:t>
            </w:r>
          </w:p>
        </w:tc>
      </w:tr>
      <w:tr w:rsidR="004E1758" w:rsidRPr="00CF2710" w:rsidTr="00CF2710">
        <w:trPr>
          <w:trHeight w:val="1385"/>
        </w:trPr>
        <w:tc>
          <w:tcPr>
            <w:tcW w:w="2808" w:type="dxa"/>
            <w:vAlign w:val="center"/>
          </w:tcPr>
          <w:p w:rsidR="004E1758" w:rsidRPr="00CF2710" w:rsidRDefault="004E1758" w:rsidP="00C471FC">
            <w:pPr>
              <w:spacing w:line="276" w:lineRule="auto"/>
              <w:rPr>
                <w:rFonts w:ascii="Arial" w:hAnsi="Arial" w:cs="Arial"/>
              </w:rPr>
            </w:pPr>
            <w:r w:rsidRPr="00CF2710">
              <w:rPr>
                <w:rFonts w:ascii="Arial" w:hAnsi="Arial" w:cs="Arial"/>
              </w:rPr>
              <w:t>CUSTOMERS</w:t>
            </w:r>
          </w:p>
        </w:tc>
        <w:tc>
          <w:tcPr>
            <w:tcW w:w="6048" w:type="dxa"/>
          </w:tcPr>
          <w:p w:rsidR="004E1758" w:rsidRPr="00CF2710" w:rsidRDefault="004E1758" w:rsidP="00CA7395">
            <w:pPr>
              <w:numPr>
                <w:ilvl w:val="0"/>
                <w:numId w:val="32"/>
              </w:numPr>
              <w:spacing w:line="276" w:lineRule="auto"/>
              <w:rPr>
                <w:rFonts w:ascii="Arial" w:hAnsi="Arial" w:cs="Arial"/>
              </w:rPr>
            </w:pPr>
            <w:r w:rsidRPr="00CF2710">
              <w:rPr>
                <w:rFonts w:ascii="Arial" w:hAnsi="Arial" w:cs="Arial"/>
              </w:rPr>
              <w:t>Individuals and groups that buy goods and services provided by an organization</w:t>
            </w:r>
          </w:p>
          <w:p w:rsidR="004E1758" w:rsidRPr="00CF2710" w:rsidRDefault="004E1758" w:rsidP="00CA7395">
            <w:pPr>
              <w:numPr>
                <w:ilvl w:val="0"/>
                <w:numId w:val="32"/>
              </w:numPr>
              <w:spacing w:line="276" w:lineRule="auto"/>
              <w:rPr>
                <w:rFonts w:ascii="Arial" w:hAnsi="Arial" w:cs="Arial"/>
              </w:rPr>
            </w:pPr>
            <w:r w:rsidRPr="00CF2710">
              <w:rPr>
                <w:rFonts w:ascii="Arial" w:hAnsi="Arial" w:cs="Arial"/>
              </w:rPr>
              <w:t>Changes in numbers/types of customers and tastes/needs create threats and opportunities</w:t>
            </w:r>
          </w:p>
          <w:p w:rsidR="004E1758" w:rsidRPr="00CF2710" w:rsidRDefault="004E1758" w:rsidP="00CA7395">
            <w:pPr>
              <w:numPr>
                <w:ilvl w:val="0"/>
                <w:numId w:val="32"/>
              </w:numPr>
              <w:spacing w:line="276" w:lineRule="auto"/>
              <w:rPr>
                <w:rFonts w:ascii="Arial" w:hAnsi="Arial" w:cs="Arial"/>
              </w:rPr>
            </w:pPr>
            <w:r w:rsidRPr="00CF2710">
              <w:rPr>
                <w:rFonts w:ascii="Arial" w:hAnsi="Arial" w:cs="Arial"/>
              </w:rPr>
              <w:t>CRUCIAL to identify and respond to customer needs</w:t>
            </w:r>
          </w:p>
        </w:tc>
      </w:tr>
      <w:tr w:rsidR="004E1758" w:rsidRPr="00CF2710" w:rsidTr="00CF2710">
        <w:tc>
          <w:tcPr>
            <w:tcW w:w="2808" w:type="dxa"/>
            <w:vAlign w:val="center"/>
          </w:tcPr>
          <w:p w:rsidR="004E1758" w:rsidRPr="00CF2710" w:rsidRDefault="004E1758" w:rsidP="00C471FC">
            <w:pPr>
              <w:spacing w:line="276" w:lineRule="auto"/>
              <w:rPr>
                <w:rFonts w:ascii="Arial" w:hAnsi="Arial" w:cs="Arial"/>
                <w:caps/>
              </w:rPr>
            </w:pPr>
            <w:r w:rsidRPr="00CF2710">
              <w:rPr>
                <w:rFonts w:ascii="Arial" w:hAnsi="Arial" w:cs="Arial"/>
                <w:caps/>
              </w:rPr>
              <w:t>competitors</w:t>
            </w:r>
          </w:p>
        </w:tc>
        <w:tc>
          <w:tcPr>
            <w:tcW w:w="6048" w:type="dxa"/>
          </w:tcPr>
          <w:p w:rsidR="004E1758" w:rsidRPr="00CF2710" w:rsidRDefault="004E1758" w:rsidP="00CA7395">
            <w:pPr>
              <w:numPr>
                <w:ilvl w:val="0"/>
                <w:numId w:val="31"/>
              </w:numPr>
              <w:spacing w:line="276" w:lineRule="auto"/>
              <w:rPr>
                <w:rFonts w:ascii="Arial" w:hAnsi="Arial" w:cs="Arial"/>
              </w:rPr>
            </w:pPr>
            <w:r w:rsidRPr="00CF2710">
              <w:rPr>
                <w:rFonts w:ascii="Arial" w:hAnsi="Arial" w:cs="Arial"/>
              </w:rPr>
              <w:t>Organizations that provide goods and services similar to another organization’s</w:t>
            </w:r>
          </w:p>
          <w:p w:rsidR="004E1758" w:rsidRPr="00CF2710" w:rsidRDefault="004E1758" w:rsidP="00CA7395">
            <w:pPr>
              <w:numPr>
                <w:ilvl w:val="0"/>
                <w:numId w:val="31"/>
              </w:numPr>
              <w:spacing w:line="276" w:lineRule="auto"/>
              <w:rPr>
                <w:rFonts w:ascii="Arial" w:hAnsi="Arial" w:cs="Arial"/>
              </w:rPr>
            </w:pPr>
            <w:r w:rsidRPr="00CF2710">
              <w:rPr>
                <w:rFonts w:ascii="Arial" w:hAnsi="Arial" w:cs="Arial"/>
              </w:rPr>
              <w:t>Rivalry = biggest threat</w:t>
            </w:r>
          </w:p>
          <w:p w:rsidR="004E1758" w:rsidRPr="00CF2710" w:rsidRDefault="004E1758" w:rsidP="00CA7395">
            <w:pPr>
              <w:numPr>
                <w:ilvl w:val="0"/>
                <w:numId w:val="31"/>
              </w:numPr>
              <w:spacing w:line="276" w:lineRule="auto"/>
              <w:rPr>
                <w:rFonts w:ascii="Arial" w:hAnsi="Arial" w:cs="Arial"/>
              </w:rPr>
            </w:pPr>
            <w:r w:rsidRPr="00CF2710">
              <w:rPr>
                <w:rFonts w:ascii="Arial" w:hAnsi="Arial" w:cs="Arial"/>
              </w:rPr>
              <w:t>↑ Competition = ↓ Prices =  ↓ Resources = ↓ Profits</w:t>
            </w:r>
          </w:p>
        </w:tc>
      </w:tr>
    </w:tbl>
    <w:p w:rsidR="004E1758" w:rsidRDefault="004E1758" w:rsidP="00CF2710">
      <w:pPr>
        <w:ind w:left="720"/>
      </w:pPr>
    </w:p>
    <w:p w:rsidR="004E1758" w:rsidRPr="00CF2710" w:rsidRDefault="004E1758" w:rsidP="00CA7395">
      <w:pPr>
        <w:numPr>
          <w:ilvl w:val="0"/>
          <w:numId w:val="26"/>
        </w:numPr>
      </w:pPr>
      <w:r w:rsidRPr="00CF2710">
        <w:t>The managers must scan and monitor</w:t>
      </w:r>
    </w:p>
    <w:p w:rsidR="004E1758" w:rsidRPr="00CF2710" w:rsidRDefault="004E1758" w:rsidP="00CA7395">
      <w:pPr>
        <w:numPr>
          <w:ilvl w:val="0"/>
          <w:numId w:val="26"/>
        </w:numPr>
      </w:pPr>
      <w:r w:rsidRPr="00CF2710">
        <w:t>The Environment affects the business and the business affects the environment</w:t>
      </w:r>
    </w:p>
    <w:p w:rsidR="004E1758" w:rsidRDefault="004E1758" w:rsidP="00CA7395">
      <w:pPr>
        <w:numPr>
          <w:ilvl w:val="0"/>
          <w:numId w:val="26"/>
        </w:numPr>
      </w:pPr>
      <w:r w:rsidRPr="00CF2710">
        <w:t>The business environment is important to organizations because scanning the business environment on a continual basis is important to organization’s ability to achieve objectives, steer clear of threats, or take advantage of new opportunities.</w:t>
      </w:r>
    </w:p>
    <w:p w:rsidR="004E1758" w:rsidRPr="00CF2710" w:rsidRDefault="004E1758" w:rsidP="00CF2710">
      <w:pPr>
        <w:ind w:left="720"/>
      </w:pPr>
    </w:p>
    <w:p w:rsidR="004E1758" w:rsidRPr="00CF2710" w:rsidRDefault="004E1758" w:rsidP="001E6BC6"/>
    <w:p w:rsidR="004E1758" w:rsidRPr="00CF2710" w:rsidRDefault="004E1758" w:rsidP="0014520C">
      <w:pPr>
        <w:rPr>
          <w:b/>
          <w:u w:val="single"/>
        </w:rPr>
      </w:pPr>
      <w:r w:rsidRPr="00CF2710">
        <w:rPr>
          <w:b/>
          <w:u w:val="single"/>
        </w:rPr>
        <w:t>Managing Ethics, Social Responsibility, and Diversity/ Business Ethics and Social Responsibility</w:t>
      </w:r>
    </w:p>
    <w:p w:rsidR="004E1758" w:rsidRPr="00CF2710" w:rsidRDefault="004E1758" w:rsidP="009A580F">
      <w:pPr>
        <w:rPr>
          <w:rFonts w:ascii="Arial" w:hAnsi="Arial" w:cs="Arial"/>
        </w:rPr>
      </w:pPr>
    </w:p>
    <w:p w:rsidR="004E1758" w:rsidRPr="00CF2710" w:rsidRDefault="004E1758" w:rsidP="009A580F">
      <w:pPr>
        <w:rPr>
          <w:rFonts w:ascii="Arial" w:hAnsi="Arial" w:cs="Arial"/>
        </w:rPr>
      </w:pPr>
      <w:r w:rsidRPr="00CF2710">
        <w:rPr>
          <w:rFonts w:ascii="Arial" w:hAnsi="Arial" w:cs="Arial"/>
          <w:b/>
        </w:rPr>
        <w:t>Consumerism:</w:t>
      </w:r>
      <w:r w:rsidRPr="00CF2710">
        <w:rPr>
          <w:rFonts w:ascii="Arial" w:hAnsi="Arial" w:cs="Arial"/>
        </w:rPr>
        <w:t xml:space="preserve"> The economic and social justification of a firm’s existence is to meet the needs and wants of the consumers (TQM). As a result, any organizations are now incorporating ethical considerations into their decision making process.</w:t>
      </w:r>
    </w:p>
    <w:p w:rsidR="004E1758" w:rsidRPr="00CF2710" w:rsidRDefault="004E1758" w:rsidP="009A580F">
      <w:pPr>
        <w:rPr>
          <w:rFonts w:ascii="Arial" w:hAnsi="Arial" w:cs="Arial"/>
          <w:b/>
        </w:rPr>
      </w:pPr>
    </w:p>
    <w:p w:rsidR="004E1758" w:rsidRPr="00CF2710" w:rsidRDefault="004E1758" w:rsidP="009A580F">
      <w:pPr>
        <w:rPr>
          <w:rFonts w:ascii="Arial" w:hAnsi="Arial" w:cs="Arial"/>
        </w:rPr>
      </w:pPr>
      <w:r w:rsidRPr="00CF2710">
        <w:rPr>
          <w:rFonts w:ascii="Arial" w:hAnsi="Arial" w:cs="Arial"/>
          <w:b/>
        </w:rPr>
        <w:t>Ethical Reasoning:</w:t>
      </w:r>
      <w:r w:rsidRPr="00CF2710">
        <w:rPr>
          <w:rFonts w:ascii="Arial" w:hAnsi="Arial" w:cs="Arial"/>
        </w:rPr>
        <w:t xml:space="preserve"> This depends on moral values which change from person to person since we all different. Our perceptions, values and beliefs help us determine the definition of proper conduct.</w:t>
      </w:r>
    </w:p>
    <w:p w:rsidR="004E1758" w:rsidRPr="00CF2710" w:rsidRDefault="004E1758" w:rsidP="009A580F">
      <w:pPr>
        <w:rPr>
          <w:rFonts w:ascii="Arial" w:hAnsi="Arial" w:cs="Arial"/>
          <w:b/>
        </w:rPr>
      </w:pPr>
    </w:p>
    <w:p w:rsidR="004E1758" w:rsidRPr="00CF2710" w:rsidRDefault="004E1758" w:rsidP="009A580F">
      <w:pPr>
        <w:rPr>
          <w:rFonts w:ascii="Arial" w:hAnsi="Arial" w:cs="Arial"/>
          <w:b/>
        </w:rPr>
      </w:pPr>
      <w:r w:rsidRPr="00CF2710">
        <w:rPr>
          <w:rFonts w:ascii="Arial" w:hAnsi="Arial" w:cs="Arial"/>
          <w:b/>
        </w:rPr>
        <w:t>Ethics and Stakeholders:</w:t>
      </w:r>
      <w:r w:rsidRPr="00CF2710">
        <w:rPr>
          <w:rFonts w:ascii="Arial" w:hAnsi="Arial" w:cs="Arial"/>
        </w:rPr>
        <w:t xml:space="preserve"> Organization must effectively satisfy its stakeholders (those who have an interest or claim in the organization such as shareholders, employees, communities, government, etc) to survive and prosper. Managers are the stakeholder group that determines which goals an organization should pursue to benefit stakeholders AND must uses resources efficiently in doing so.</w:t>
      </w:r>
    </w:p>
    <w:p w:rsidR="004E1758" w:rsidRPr="0051436E" w:rsidRDefault="004E1758" w:rsidP="0014520C">
      <w:pPr>
        <w:rPr>
          <w:b/>
          <w:i/>
          <w:u w:val="single"/>
        </w:rPr>
      </w:pPr>
    </w:p>
    <w:p w:rsidR="004E1758" w:rsidRPr="0051436E" w:rsidRDefault="004E1758" w:rsidP="0014520C">
      <w:pPr>
        <w:rPr>
          <w:b/>
          <w:i/>
          <w:u w:val="single"/>
        </w:rPr>
      </w:pPr>
      <w:r w:rsidRPr="0051436E">
        <w:rPr>
          <w:b/>
          <w:i/>
          <w:u w:val="single"/>
        </w:rPr>
        <w:t>ETHICS AND RESPONSIBILITY</w:t>
      </w:r>
    </w:p>
    <w:p w:rsidR="004E1758" w:rsidRPr="00CF2710" w:rsidRDefault="004E1758" w:rsidP="0014520C">
      <w:pPr>
        <w:numPr>
          <w:ilvl w:val="0"/>
          <w:numId w:val="1"/>
        </w:numPr>
      </w:pPr>
      <w:r w:rsidRPr="00CF2710">
        <w:t>environment affects business and vice versa</w:t>
      </w:r>
    </w:p>
    <w:p w:rsidR="004E1758" w:rsidRPr="00CF2710" w:rsidRDefault="004E1758" w:rsidP="0014520C">
      <w:pPr>
        <w:numPr>
          <w:ilvl w:val="0"/>
          <w:numId w:val="1"/>
        </w:numPr>
      </w:pPr>
      <w:r w:rsidRPr="00CF2710">
        <w:t>consumerism: the economic and social justification of a firm’s existence is to meet the needs and wants of the consumer</w:t>
      </w:r>
    </w:p>
    <w:p w:rsidR="004E1758" w:rsidRPr="00CF2710" w:rsidRDefault="004E1758" w:rsidP="0014520C">
      <w:pPr>
        <w:numPr>
          <w:ilvl w:val="0"/>
          <w:numId w:val="1"/>
        </w:numPr>
      </w:pPr>
      <w:r w:rsidRPr="00CF2710">
        <w:t>as a result, many organizations are not incorporating ethical considerations into their decision-making processes</w:t>
      </w:r>
    </w:p>
    <w:p w:rsidR="004E1758" w:rsidRDefault="004E1758" w:rsidP="0014520C">
      <w:pPr>
        <w:numPr>
          <w:ilvl w:val="0"/>
          <w:numId w:val="1"/>
        </w:numPr>
      </w:pPr>
      <w:r w:rsidRPr="00CF2710">
        <w:t>Who is the business organization responsible to? The owners? Public? Both?</w:t>
      </w:r>
    </w:p>
    <w:p w:rsidR="004E1758" w:rsidRPr="0051436E" w:rsidRDefault="004E1758" w:rsidP="0051436E">
      <w:pPr>
        <w:ind w:left="720"/>
        <w:rPr>
          <w:b/>
          <w:u w:val="single"/>
        </w:rPr>
      </w:pPr>
    </w:p>
    <w:p w:rsidR="004E1758" w:rsidRPr="0051436E" w:rsidRDefault="004E1758" w:rsidP="0014520C">
      <w:pPr>
        <w:rPr>
          <w:u w:val="single"/>
        </w:rPr>
      </w:pPr>
      <w:r w:rsidRPr="0051436E">
        <w:rPr>
          <w:b/>
          <w:u w:val="single"/>
        </w:rPr>
        <w:t>Sources of Code of Ethics</w:t>
      </w:r>
    </w:p>
    <w:p w:rsidR="004E1758" w:rsidRPr="00CF2710" w:rsidRDefault="004E1758" w:rsidP="0014520C">
      <w:pPr>
        <w:rPr>
          <w:i/>
        </w:rPr>
      </w:pPr>
      <w:r w:rsidRPr="00CF2710">
        <w:rPr>
          <w:i/>
        </w:rPr>
        <w:t>Social Ethics, Professional Ethics, Individual Ethics all derive Organizational Code of Ethics.</w:t>
      </w:r>
    </w:p>
    <w:p w:rsidR="004E1758" w:rsidRPr="00CF2710" w:rsidRDefault="004E1758" w:rsidP="0014520C"/>
    <w:p w:rsidR="004E1758" w:rsidRPr="0051436E" w:rsidRDefault="004E1758" w:rsidP="0014520C">
      <w:pPr>
        <w:rPr>
          <w:b/>
        </w:rPr>
      </w:pPr>
      <w:r w:rsidRPr="0051436E">
        <w:rPr>
          <w:b/>
        </w:rPr>
        <w:t>Ethics</w:t>
      </w:r>
    </w:p>
    <w:p w:rsidR="004E1758" w:rsidRPr="00CF2710" w:rsidRDefault="004E1758" w:rsidP="0014520C">
      <w:pPr>
        <w:numPr>
          <w:ilvl w:val="0"/>
          <w:numId w:val="1"/>
        </w:numPr>
      </w:pPr>
      <w:r w:rsidRPr="00CF2710">
        <w:t>difficult to know when a decision is ethical</w:t>
      </w:r>
    </w:p>
    <w:p w:rsidR="004E1758" w:rsidRPr="00CF2710" w:rsidRDefault="004E1758" w:rsidP="0014520C">
      <w:pPr>
        <w:numPr>
          <w:ilvl w:val="0"/>
          <w:numId w:val="1"/>
        </w:numPr>
      </w:pPr>
      <w:r w:rsidRPr="00CF2710">
        <w:t>for each stakeholder, it could be different</w:t>
      </w:r>
    </w:p>
    <w:p w:rsidR="004E1758" w:rsidRPr="00CF2710" w:rsidRDefault="004E1758" w:rsidP="0014520C">
      <w:pPr>
        <w:numPr>
          <w:ilvl w:val="0"/>
          <w:numId w:val="1"/>
        </w:numPr>
      </w:pPr>
      <w:r w:rsidRPr="00CF2710">
        <w:t>what is ethical to one person may not be ethical to another</w:t>
      </w:r>
    </w:p>
    <w:p w:rsidR="004E1758" w:rsidRPr="0051436E" w:rsidRDefault="004E1758" w:rsidP="0014520C">
      <w:pPr>
        <w:rPr>
          <w:b/>
        </w:rPr>
      </w:pPr>
    </w:p>
    <w:p w:rsidR="004E1758" w:rsidRPr="0051436E" w:rsidRDefault="004E1758" w:rsidP="0014520C">
      <w:pPr>
        <w:rPr>
          <w:b/>
        </w:rPr>
      </w:pPr>
      <w:r w:rsidRPr="0051436E">
        <w:rPr>
          <w:b/>
        </w:rPr>
        <w:t>Ethical Reasoning</w:t>
      </w:r>
    </w:p>
    <w:p w:rsidR="004E1758" w:rsidRPr="00CF2710" w:rsidRDefault="004E1758" w:rsidP="0014520C">
      <w:pPr>
        <w:numPr>
          <w:ilvl w:val="0"/>
          <w:numId w:val="1"/>
        </w:numPr>
      </w:pPr>
      <w:r w:rsidRPr="00CF2710">
        <w:t>depends on moral values</w:t>
      </w:r>
    </w:p>
    <w:p w:rsidR="004E1758" w:rsidRPr="00CF2710" w:rsidRDefault="004E1758" w:rsidP="0014520C">
      <w:pPr>
        <w:numPr>
          <w:ilvl w:val="0"/>
          <w:numId w:val="1"/>
        </w:numPr>
      </w:pPr>
      <w:r w:rsidRPr="00CF2710">
        <w:t>everyone’s different</w:t>
      </w:r>
    </w:p>
    <w:p w:rsidR="004E1758" w:rsidRPr="00CF2710" w:rsidRDefault="004E1758" w:rsidP="0014520C">
      <w:pPr>
        <w:numPr>
          <w:ilvl w:val="0"/>
          <w:numId w:val="1"/>
        </w:numPr>
      </w:pPr>
      <w:r w:rsidRPr="00CF2710">
        <w:t>perceptions, values, beliefs</w:t>
      </w:r>
    </w:p>
    <w:p w:rsidR="004E1758" w:rsidRPr="00CF2710" w:rsidRDefault="004E1758" w:rsidP="0014520C">
      <w:pPr>
        <w:numPr>
          <w:ilvl w:val="0"/>
          <w:numId w:val="1"/>
        </w:numPr>
      </w:pPr>
      <w:r w:rsidRPr="00CF2710">
        <w:t>determining the definition of proper conduct</w:t>
      </w:r>
    </w:p>
    <w:p w:rsidR="004E1758" w:rsidRPr="0051436E" w:rsidRDefault="004E1758" w:rsidP="0014520C">
      <w:pPr>
        <w:rPr>
          <w:b/>
        </w:rPr>
      </w:pPr>
    </w:p>
    <w:p w:rsidR="004E1758" w:rsidRPr="0051436E" w:rsidRDefault="004E1758" w:rsidP="0014520C">
      <w:pPr>
        <w:rPr>
          <w:b/>
        </w:rPr>
      </w:pPr>
      <w:r w:rsidRPr="0051436E">
        <w:rPr>
          <w:b/>
        </w:rPr>
        <w:t>3 Ethical Models</w:t>
      </w:r>
    </w:p>
    <w:p w:rsidR="004E1758" w:rsidRPr="00CF2710" w:rsidRDefault="004E1758" w:rsidP="0014520C">
      <w:pPr>
        <w:ind w:left="540"/>
      </w:pPr>
      <w:r w:rsidRPr="00CF2710">
        <w:t>1) Utilitarian Model: a decision that produces the greatest good for the greatest number of people.</w:t>
      </w:r>
    </w:p>
    <w:p w:rsidR="004E1758" w:rsidRPr="00CF2710" w:rsidRDefault="004E1758" w:rsidP="0014520C">
      <w:pPr>
        <w:ind w:left="540"/>
      </w:pPr>
      <w:r w:rsidRPr="00CF2710">
        <w:t>2) Moral Rights Model: a decision that best maintains and protects the fundamental rights and privileges of the people affected by it.</w:t>
      </w:r>
    </w:p>
    <w:p w:rsidR="004E1758" w:rsidRPr="0051436E" w:rsidRDefault="004E1758" w:rsidP="0051436E">
      <w:pPr>
        <w:ind w:left="540"/>
      </w:pPr>
      <w:r w:rsidRPr="00CF2710">
        <w:t>3) Justice Model: a decision that distributes benefits and harms among stakeholders in a fair, equitable or impartial way.</w:t>
      </w:r>
      <w:r>
        <w:br/>
      </w:r>
    </w:p>
    <w:p w:rsidR="004E1758" w:rsidRPr="0051436E" w:rsidRDefault="004E1758" w:rsidP="0014520C">
      <w:pPr>
        <w:rPr>
          <w:b/>
          <w:u w:val="single"/>
        </w:rPr>
      </w:pPr>
      <w:r w:rsidRPr="0051436E">
        <w:rPr>
          <w:b/>
          <w:u w:val="single"/>
        </w:rPr>
        <w:t>Arguments for Social Responsibility</w:t>
      </w:r>
    </w:p>
    <w:p w:rsidR="004E1758" w:rsidRPr="00CF2710" w:rsidRDefault="004E1758" w:rsidP="0014520C">
      <w:pPr>
        <w:numPr>
          <w:ilvl w:val="0"/>
          <w:numId w:val="1"/>
        </w:numPr>
      </w:pPr>
      <w:r w:rsidRPr="00CF2710">
        <w:t>in the business’s long run self-interest</w:t>
      </w:r>
    </w:p>
    <w:p w:rsidR="004E1758" w:rsidRPr="00CF2710" w:rsidRDefault="004E1758" w:rsidP="0014520C">
      <w:pPr>
        <w:numPr>
          <w:ilvl w:val="0"/>
          <w:numId w:val="1"/>
        </w:numPr>
      </w:pPr>
      <w:r w:rsidRPr="00CF2710">
        <w:t>improves public image</w:t>
      </w:r>
    </w:p>
    <w:p w:rsidR="004E1758" w:rsidRPr="00CF2710" w:rsidRDefault="004E1758" w:rsidP="0014520C">
      <w:pPr>
        <w:numPr>
          <w:ilvl w:val="0"/>
          <w:numId w:val="1"/>
        </w:numPr>
      </w:pPr>
      <w:r w:rsidRPr="00CF2710">
        <w:t>improves viability  of business</w:t>
      </w:r>
    </w:p>
    <w:p w:rsidR="004E1758" w:rsidRPr="00CF2710" w:rsidRDefault="004E1758" w:rsidP="0014520C">
      <w:pPr>
        <w:numPr>
          <w:ilvl w:val="0"/>
          <w:numId w:val="1"/>
        </w:numPr>
      </w:pPr>
      <w:r w:rsidRPr="00CF2710">
        <w:t>avoids government regulation</w:t>
      </w:r>
    </w:p>
    <w:p w:rsidR="004E1758" w:rsidRPr="00CF2710" w:rsidRDefault="004E1758" w:rsidP="0014520C">
      <w:pPr>
        <w:numPr>
          <w:ilvl w:val="0"/>
          <w:numId w:val="1"/>
        </w:numPr>
      </w:pPr>
      <w:r w:rsidRPr="00CF2710">
        <w:t>in stockholder’s best interest</w:t>
      </w:r>
    </w:p>
    <w:p w:rsidR="004E1758" w:rsidRPr="00CF2710" w:rsidRDefault="004E1758" w:rsidP="0014520C">
      <w:pPr>
        <w:numPr>
          <w:ilvl w:val="0"/>
          <w:numId w:val="1"/>
        </w:numPr>
      </w:pPr>
      <w:r w:rsidRPr="00CF2710">
        <w:t>better able to solve problems</w:t>
      </w:r>
    </w:p>
    <w:p w:rsidR="004E1758" w:rsidRPr="00CF2710" w:rsidRDefault="004E1758" w:rsidP="0014520C">
      <w:pPr>
        <w:numPr>
          <w:ilvl w:val="0"/>
          <w:numId w:val="1"/>
        </w:numPr>
      </w:pPr>
      <w:r w:rsidRPr="00CF2710">
        <w:t>problems can become profitable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231"/>
      </w:tblGrid>
      <w:tr w:rsidR="004E1758" w:rsidRPr="00CF2710" w:rsidTr="0051436E">
        <w:tc>
          <w:tcPr>
            <w:tcW w:w="9039" w:type="dxa"/>
            <w:gridSpan w:val="2"/>
          </w:tcPr>
          <w:p w:rsidR="004E1758" w:rsidRPr="00CF2710" w:rsidRDefault="004E1758" w:rsidP="00C471FC">
            <w:pPr>
              <w:spacing w:line="276" w:lineRule="auto"/>
              <w:jc w:val="center"/>
              <w:rPr>
                <w:rFonts w:ascii="Arial" w:hAnsi="Arial" w:cs="Arial"/>
                <w:b/>
                <w:caps/>
              </w:rPr>
            </w:pPr>
            <w:r w:rsidRPr="00CF2710">
              <w:rPr>
                <w:rFonts w:ascii="Arial" w:hAnsi="Arial" w:cs="Arial"/>
                <w:b/>
                <w:caps/>
              </w:rPr>
              <w:t>4 approaches to social responsibility</w:t>
            </w:r>
          </w:p>
        </w:tc>
      </w:tr>
      <w:tr w:rsidR="004E1758" w:rsidRPr="00CF2710" w:rsidTr="0051436E">
        <w:trPr>
          <w:trHeight w:val="605"/>
        </w:trPr>
        <w:tc>
          <w:tcPr>
            <w:tcW w:w="2808" w:type="dxa"/>
            <w:vAlign w:val="center"/>
          </w:tcPr>
          <w:p w:rsidR="004E1758" w:rsidRPr="00CF2710" w:rsidRDefault="004E1758" w:rsidP="00C471FC">
            <w:pPr>
              <w:spacing w:line="276" w:lineRule="auto"/>
              <w:rPr>
                <w:rFonts w:ascii="Arial" w:hAnsi="Arial" w:cs="Arial"/>
                <w:caps/>
              </w:rPr>
            </w:pPr>
            <w:r w:rsidRPr="00CF2710">
              <w:rPr>
                <w:rFonts w:ascii="Arial" w:hAnsi="Arial" w:cs="Arial"/>
                <w:caps/>
              </w:rPr>
              <w:t>obstructionist</w:t>
            </w:r>
          </w:p>
        </w:tc>
        <w:tc>
          <w:tcPr>
            <w:tcW w:w="6231" w:type="dxa"/>
          </w:tcPr>
          <w:p w:rsidR="004E1758" w:rsidRPr="00CF2710" w:rsidRDefault="004E1758" w:rsidP="00CA7395">
            <w:pPr>
              <w:numPr>
                <w:ilvl w:val="0"/>
                <w:numId w:val="29"/>
              </w:numPr>
              <w:spacing w:line="276" w:lineRule="auto"/>
              <w:rPr>
                <w:rFonts w:ascii="Arial" w:hAnsi="Arial" w:cs="Arial"/>
              </w:rPr>
            </w:pPr>
            <w:r w:rsidRPr="00CF2710">
              <w:rPr>
                <w:rFonts w:ascii="Arial" w:hAnsi="Arial" w:cs="Arial"/>
              </w:rPr>
              <w:t xml:space="preserve">does not act socially responsible </w:t>
            </w:r>
            <w:r w:rsidRPr="00CF2710">
              <w:rPr>
                <w:rFonts w:ascii="Arial" w:hAnsi="Arial" w:cs="Arial"/>
              </w:rPr>
              <w:sym w:font="Wingdings" w:char="F0E0"/>
            </w:r>
            <w:r w:rsidRPr="00CF2710">
              <w:rPr>
                <w:rFonts w:ascii="Arial" w:hAnsi="Arial" w:cs="Arial"/>
              </w:rPr>
              <w:t xml:space="preserve"> unethetical and illegal behaviour</w:t>
            </w:r>
          </w:p>
        </w:tc>
      </w:tr>
      <w:tr w:rsidR="004E1758" w:rsidRPr="00CF2710" w:rsidTr="0051436E">
        <w:trPr>
          <w:trHeight w:val="710"/>
        </w:trPr>
        <w:tc>
          <w:tcPr>
            <w:tcW w:w="2808" w:type="dxa"/>
            <w:vAlign w:val="center"/>
          </w:tcPr>
          <w:p w:rsidR="004E1758" w:rsidRPr="00CF2710" w:rsidRDefault="004E1758" w:rsidP="00C471FC">
            <w:pPr>
              <w:spacing w:line="276" w:lineRule="auto"/>
              <w:rPr>
                <w:rFonts w:ascii="Arial" w:hAnsi="Arial" w:cs="Arial"/>
              </w:rPr>
            </w:pPr>
            <w:r w:rsidRPr="00CF2710">
              <w:rPr>
                <w:rFonts w:ascii="Arial" w:hAnsi="Arial" w:cs="Arial"/>
              </w:rPr>
              <w:t>DEFENSIVE</w:t>
            </w:r>
          </w:p>
        </w:tc>
        <w:tc>
          <w:tcPr>
            <w:tcW w:w="6231" w:type="dxa"/>
          </w:tcPr>
          <w:p w:rsidR="004E1758" w:rsidRPr="00CF2710" w:rsidRDefault="004E1758" w:rsidP="00CA7395">
            <w:pPr>
              <w:numPr>
                <w:ilvl w:val="0"/>
                <w:numId w:val="30"/>
              </w:numPr>
              <w:spacing w:line="276" w:lineRule="auto"/>
              <w:rPr>
                <w:rFonts w:ascii="Arial" w:hAnsi="Arial" w:cs="Arial"/>
              </w:rPr>
            </w:pPr>
            <w:r w:rsidRPr="00CF2710">
              <w:rPr>
                <w:rFonts w:ascii="Arial" w:hAnsi="Arial" w:cs="Arial"/>
              </w:rPr>
              <w:t>behaves ethically and legally but sometimes puts shareholders before the rest of stakeholders</w:t>
            </w:r>
          </w:p>
        </w:tc>
      </w:tr>
      <w:tr w:rsidR="004E1758" w:rsidRPr="00CF2710" w:rsidTr="0051436E">
        <w:trPr>
          <w:trHeight w:val="717"/>
        </w:trPr>
        <w:tc>
          <w:tcPr>
            <w:tcW w:w="2808" w:type="dxa"/>
            <w:vAlign w:val="center"/>
          </w:tcPr>
          <w:p w:rsidR="004E1758" w:rsidRPr="00CF2710" w:rsidRDefault="004E1758" w:rsidP="00C471FC">
            <w:pPr>
              <w:spacing w:line="276" w:lineRule="auto"/>
              <w:rPr>
                <w:rFonts w:ascii="Arial" w:hAnsi="Arial" w:cs="Arial"/>
              </w:rPr>
            </w:pPr>
            <w:r w:rsidRPr="00CF2710">
              <w:rPr>
                <w:rFonts w:ascii="Arial" w:hAnsi="Arial" w:cs="Arial"/>
              </w:rPr>
              <w:t>ACCOMODATIVE</w:t>
            </w:r>
          </w:p>
        </w:tc>
        <w:tc>
          <w:tcPr>
            <w:tcW w:w="6231" w:type="dxa"/>
          </w:tcPr>
          <w:p w:rsidR="004E1758" w:rsidRPr="00CF2710" w:rsidRDefault="004E1758" w:rsidP="00CA7395">
            <w:pPr>
              <w:numPr>
                <w:ilvl w:val="0"/>
                <w:numId w:val="32"/>
              </w:numPr>
              <w:spacing w:line="276" w:lineRule="auto"/>
              <w:rPr>
                <w:rFonts w:ascii="Arial" w:hAnsi="Arial" w:cs="Arial"/>
              </w:rPr>
            </w:pPr>
            <w:r w:rsidRPr="00CF2710">
              <w:rPr>
                <w:rFonts w:ascii="Arial" w:hAnsi="Arial" w:cs="Arial"/>
              </w:rPr>
              <w:t>behaves ethically and legally, acknowledges social responsibility and maintains a good balance</w:t>
            </w:r>
          </w:p>
        </w:tc>
      </w:tr>
      <w:tr w:rsidR="004E1758" w:rsidRPr="00CF2710" w:rsidTr="0051436E">
        <w:trPr>
          <w:trHeight w:val="717"/>
        </w:trPr>
        <w:tc>
          <w:tcPr>
            <w:tcW w:w="2808" w:type="dxa"/>
            <w:vAlign w:val="center"/>
          </w:tcPr>
          <w:p w:rsidR="004E1758" w:rsidRPr="00CF2710" w:rsidRDefault="004E1758" w:rsidP="00C471FC">
            <w:pPr>
              <w:spacing w:line="276" w:lineRule="auto"/>
              <w:rPr>
                <w:rFonts w:ascii="Arial" w:hAnsi="Arial" w:cs="Arial"/>
              </w:rPr>
            </w:pPr>
            <w:r w:rsidRPr="00CF2710">
              <w:rPr>
                <w:rFonts w:ascii="Arial" w:hAnsi="Arial" w:cs="Arial"/>
              </w:rPr>
              <w:t>PROACTIVE</w:t>
            </w:r>
          </w:p>
        </w:tc>
        <w:tc>
          <w:tcPr>
            <w:tcW w:w="6231" w:type="dxa"/>
          </w:tcPr>
          <w:p w:rsidR="004E1758" w:rsidRPr="00CF2710" w:rsidRDefault="004E1758" w:rsidP="00CA7395">
            <w:pPr>
              <w:numPr>
                <w:ilvl w:val="0"/>
                <w:numId w:val="32"/>
              </w:numPr>
              <w:spacing w:line="276" w:lineRule="auto"/>
              <w:rPr>
                <w:rFonts w:ascii="Arial" w:hAnsi="Arial" w:cs="Arial"/>
              </w:rPr>
            </w:pPr>
            <w:r w:rsidRPr="00CF2710">
              <w:rPr>
                <w:rFonts w:ascii="Arial" w:hAnsi="Arial" w:cs="Arial"/>
              </w:rPr>
              <w:t>behaves ethically and legally, embraces social responsibilities and goes out of their way to do so</w:t>
            </w:r>
          </w:p>
        </w:tc>
      </w:tr>
    </w:tbl>
    <w:p w:rsidR="004E1758" w:rsidRPr="00CF2710" w:rsidRDefault="004E1758" w:rsidP="0014520C"/>
    <w:p w:rsidR="004E1758" w:rsidRPr="00CF2710" w:rsidRDefault="004E1758" w:rsidP="00D819AB">
      <w:pPr>
        <w:rPr>
          <w:rFonts w:ascii="Arial" w:hAnsi="Arial" w:cs="Arial"/>
        </w:rPr>
      </w:pPr>
      <w:r w:rsidRPr="00CF2710">
        <w:rPr>
          <w:rFonts w:ascii="Arial" w:hAnsi="Arial" w:cs="Arial"/>
          <w:b/>
        </w:rPr>
        <w:t>Managing an Increasingly Diverse Workforce:</w:t>
      </w:r>
      <w:r w:rsidRPr="00CF2710">
        <w:rPr>
          <w:rFonts w:ascii="Arial" w:hAnsi="Arial" w:cs="Arial"/>
        </w:rPr>
        <w:t xml:space="preserve"> Diversity is becoming a pressing issue; it is a strong ethical imperative to see all people receive equal opportunities and be tread fairly and justly. It is also important to effectively manage diversity because it increases organizational effectiveness. In addition, embracing diversity increases employee participation which increases beneficial opinions and ideas. Managers should use distributive justice in which they pay raises and promotions to employees due to their contribution and not because of their characteristics. This means avoiding overt discrimination where individuals are denied access to opportunities. They must also use procedural justice so that outcomes are distributed evenly and fairly. In order to do this, managers must ignore all irrelevant personal characteristics and focus all subordinate’s performance.</w:t>
      </w:r>
    </w:p>
    <w:p w:rsidR="004E1758" w:rsidRPr="00CF2710" w:rsidRDefault="004E1758" w:rsidP="00D819AB">
      <w:pPr>
        <w:rPr>
          <w:rFonts w:ascii="Arial" w:hAnsi="Arial" w:cs="Arial"/>
        </w:rPr>
      </w:pPr>
    </w:p>
    <w:p w:rsidR="004E1758" w:rsidRPr="00CF2710" w:rsidRDefault="004E1758" w:rsidP="00D819AB">
      <w:pPr>
        <w:rPr>
          <w:rFonts w:ascii="Arial" w:hAnsi="Arial" w:cs="Arial"/>
        </w:rPr>
      </w:pPr>
      <w:r w:rsidRPr="00CF2710">
        <w:rPr>
          <w:rFonts w:ascii="Arial" w:hAnsi="Arial" w:cs="Arial"/>
          <w:b/>
        </w:rPr>
        <w:t>How to Manage Diversity:</w:t>
      </w:r>
      <w:r w:rsidRPr="00CF2710">
        <w:rPr>
          <w:rFonts w:ascii="Arial" w:hAnsi="Arial" w:cs="Arial"/>
        </w:rPr>
        <w:t xml:space="preserve"> This can be done by increasing diversity awareness, understanding cultural differences, exercise effective communication, and making sure top management is committed to diversity.</w:t>
      </w:r>
    </w:p>
    <w:p w:rsidR="004E1758" w:rsidRPr="00CF2710" w:rsidRDefault="004E1758" w:rsidP="00D819AB">
      <w:pPr>
        <w:rPr>
          <w:rFonts w:ascii="Arial" w:hAnsi="Arial" w:cs="Arial"/>
        </w:rPr>
      </w:pPr>
    </w:p>
    <w:p w:rsidR="004E1758" w:rsidRPr="00CF2710" w:rsidRDefault="004E1758" w:rsidP="00D819AB">
      <w:pPr>
        <w:rPr>
          <w:rFonts w:ascii="Arial" w:hAnsi="Arial" w:cs="Arial"/>
        </w:rPr>
      </w:pPr>
      <w:r w:rsidRPr="00CF2710">
        <w:rPr>
          <w:rFonts w:ascii="Arial" w:hAnsi="Arial" w:cs="Arial"/>
          <w:b/>
        </w:rPr>
        <w:t>Effectively Managing Diversity Makes Good Sense:</w:t>
      </w:r>
      <w:r w:rsidRPr="00CF2710">
        <w:rPr>
          <w:rFonts w:ascii="Arial" w:hAnsi="Arial" w:cs="Arial"/>
        </w:rPr>
        <w:t xml:space="preserve"> It prevents lawsuits since it is illegal to discriminate against people due to Canadian Human Rights Act, Canada’s Employment Equity Act, etc. They especially protect </w:t>
      </w:r>
      <w:r w:rsidRPr="00CF2710">
        <w:rPr>
          <w:rFonts w:ascii="Arial" w:hAnsi="Arial" w:cs="Arial"/>
          <w:b/>
        </w:rPr>
        <w:t>aboriginal people</w:t>
      </w:r>
      <w:r w:rsidRPr="00CF2710">
        <w:rPr>
          <w:rFonts w:ascii="Arial" w:hAnsi="Arial" w:cs="Arial"/>
        </w:rPr>
        <w:t xml:space="preserve">, </w:t>
      </w:r>
      <w:r w:rsidRPr="00CF2710">
        <w:rPr>
          <w:rFonts w:ascii="Arial" w:hAnsi="Arial" w:cs="Arial"/>
          <w:b/>
        </w:rPr>
        <w:t>visible minorities</w:t>
      </w:r>
      <w:r w:rsidRPr="00CF2710">
        <w:rPr>
          <w:rFonts w:ascii="Arial" w:hAnsi="Arial" w:cs="Arial"/>
        </w:rPr>
        <w:t xml:space="preserve">, </w:t>
      </w:r>
      <w:r w:rsidRPr="00CF2710">
        <w:rPr>
          <w:rFonts w:ascii="Arial" w:hAnsi="Arial" w:cs="Arial"/>
          <w:b/>
        </w:rPr>
        <w:t>people with disabilities</w:t>
      </w:r>
      <w:r w:rsidRPr="00CF2710">
        <w:rPr>
          <w:rFonts w:ascii="Arial" w:hAnsi="Arial" w:cs="Arial"/>
        </w:rPr>
        <w:t xml:space="preserve">, and </w:t>
      </w:r>
      <w:r w:rsidRPr="00CF2710">
        <w:rPr>
          <w:rFonts w:ascii="Arial" w:hAnsi="Arial" w:cs="Arial"/>
          <w:b/>
        </w:rPr>
        <w:t>women</w:t>
      </w:r>
      <w:r w:rsidRPr="00CF2710">
        <w:rPr>
          <w:rFonts w:ascii="Arial" w:hAnsi="Arial" w:cs="Arial"/>
        </w:rPr>
        <w:t>. It also makes good business sense to manage diversity since it gives the organization a competitive advantage because it enables them to get a greater coverage of customer needs and wants. Sometimes costly but the good reputation is worth it.</w:t>
      </w:r>
    </w:p>
    <w:p w:rsidR="004E1758" w:rsidRPr="00CF2710" w:rsidRDefault="004E1758" w:rsidP="00D819AB">
      <w:pPr>
        <w:rPr>
          <w:rFonts w:ascii="Arial" w:hAnsi="Arial" w:cs="Arial"/>
        </w:rPr>
      </w:pPr>
    </w:p>
    <w:p w:rsidR="004E1758" w:rsidRPr="00CF2710" w:rsidRDefault="004E1758" w:rsidP="0014520C"/>
    <w:p w:rsidR="004E1758" w:rsidRPr="00CF2710" w:rsidRDefault="004E1758" w:rsidP="0014520C">
      <w:pPr>
        <w:rPr>
          <w:b/>
        </w:rPr>
      </w:pPr>
      <w:r w:rsidRPr="00CF2710">
        <w:rPr>
          <w:b/>
        </w:rPr>
        <w:t>Sexual Harassment</w:t>
      </w:r>
    </w:p>
    <w:p w:rsidR="004E1758" w:rsidRPr="00CF2710" w:rsidRDefault="004E1758" w:rsidP="0014520C">
      <w:r w:rsidRPr="00CF2710">
        <w:t>Damages both the person being harassed and the organization as a whole</w:t>
      </w:r>
    </w:p>
    <w:p w:rsidR="004E1758" w:rsidRPr="00CF2710" w:rsidRDefault="004E1758" w:rsidP="0014520C">
      <w:pPr>
        <w:numPr>
          <w:ilvl w:val="0"/>
          <w:numId w:val="1"/>
        </w:numPr>
      </w:pPr>
      <w:r w:rsidRPr="00CF2710">
        <w:t>both men and women can be victims</w:t>
      </w:r>
    </w:p>
    <w:p w:rsidR="004E1758" w:rsidRPr="00CF2710" w:rsidRDefault="004E1758" w:rsidP="0014520C">
      <w:pPr>
        <w:numPr>
          <w:ilvl w:val="0"/>
          <w:numId w:val="1"/>
        </w:numPr>
      </w:pPr>
      <w:r w:rsidRPr="00CF2710">
        <w:t>Quid Pro Quo Harassment: victim requested to perform sexual favors to keep a job or win a promotion.</w:t>
      </w:r>
    </w:p>
    <w:p w:rsidR="004E1758" w:rsidRDefault="004E1758" w:rsidP="00013ECC">
      <w:pPr>
        <w:numPr>
          <w:ilvl w:val="0"/>
          <w:numId w:val="1"/>
        </w:numPr>
      </w:pPr>
      <w:r w:rsidRPr="00CF2710">
        <w:t>Hostile Work Environment Harassment: Some members are faced with a hostile, intimidating work environment. Ex: Inappropriate jokes, pornographic displays and remarks</w:t>
      </w:r>
    </w:p>
    <w:p w:rsidR="004E1758" w:rsidRDefault="004E1758" w:rsidP="0051436E"/>
    <w:p w:rsidR="004E1758" w:rsidRPr="00CF2710" w:rsidRDefault="004E1758" w:rsidP="0051436E"/>
    <w:p w:rsidR="004E1758" w:rsidRPr="00CF2710" w:rsidRDefault="004E1758" w:rsidP="0014520C">
      <w:pPr>
        <w:rPr>
          <w:b/>
          <w:i/>
        </w:rPr>
      </w:pPr>
    </w:p>
    <w:p w:rsidR="004E1758" w:rsidRDefault="004E1758" w:rsidP="0014520C">
      <w:pPr>
        <w:rPr>
          <w:b/>
        </w:rPr>
      </w:pPr>
      <w:r w:rsidRPr="00CF2710">
        <w:rPr>
          <w:b/>
        </w:rPr>
        <w:t>Avoiding Harassment</w:t>
      </w:r>
    </w:p>
    <w:p w:rsidR="004E1758" w:rsidRPr="00CF2710" w:rsidRDefault="004E1758" w:rsidP="0014520C">
      <w:pPr>
        <w:rPr>
          <w:b/>
        </w:rPr>
      </w:pPr>
    </w:p>
    <w:p w:rsidR="004E1758" w:rsidRPr="00CF2710" w:rsidRDefault="004E1758" w:rsidP="0014520C">
      <w:r w:rsidRPr="00CF2710">
        <w:t>Develop and communicate a sexual harassment policy:</w:t>
      </w:r>
    </w:p>
    <w:p w:rsidR="004E1758" w:rsidRPr="00CF2710" w:rsidRDefault="004E1758" w:rsidP="0014520C">
      <w:pPr>
        <w:numPr>
          <w:ilvl w:val="0"/>
          <w:numId w:val="1"/>
        </w:numPr>
      </w:pPr>
      <w:r w:rsidRPr="00CF2710">
        <w:t xml:space="preserve">Point out that these actions are unacceptable. </w:t>
      </w:r>
    </w:p>
    <w:p w:rsidR="004E1758" w:rsidRPr="00CF2710" w:rsidRDefault="004E1758" w:rsidP="0014520C">
      <w:r w:rsidRPr="00CF2710">
        <w:t>Set up a fair complaint system to investigate allegations.</w:t>
      </w:r>
    </w:p>
    <w:p w:rsidR="004E1758" w:rsidRPr="00CF2710" w:rsidRDefault="004E1758" w:rsidP="0014520C">
      <w:pPr>
        <w:numPr>
          <w:ilvl w:val="0"/>
          <w:numId w:val="1"/>
        </w:numPr>
      </w:pPr>
      <w:r w:rsidRPr="00CF2710">
        <w:t>if there are problems, correct them at once</w:t>
      </w:r>
    </w:p>
    <w:p w:rsidR="004E1758" w:rsidRPr="00CF2710" w:rsidRDefault="004E1758" w:rsidP="0014520C">
      <w:r w:rsidRPr="00CF2710">
        <w:t>Provide harassment training to employees and managers</w:t>
      </w:r>
    </w:p>
    <w:p w:rsidR="004E1758" w:rsidRPr="00CF2710" w:rsidRDefault="004E1758" w:rsidP="0014520C">
      <w:pPr>
        <w:rPr>
          <w:i/>
        </w:rPr>
      </w:pPr>
      <w:r w:rsidRPr="00CF2710">
        <w:rPr>
          <w:i/>
        </w:rPr>
        <w:t>The Final Word: how a business finally performs depends on the culture within. Depends on the management. People at the top. Senior Management must understand and educate.</w:t>
      </w:r>
    </w:p>
    <w:p w:rsidR="004E1758" w:rsidRPr="00CF2710" w:rsidRDefault="004E1758" w:rsidP="0014520C">
      <w:pPr>
        <w:rPr>
          <w:i/>
        </w:rPr>
      </w:pPr>
    </w:p>
    <w:p w:rsidR="004E1758" w:rsidRDefault="004E1758" w:rsidP="00CA0787">
      <w:pPr>
        <w:jc w:val="center"/>
        <w:rPr>
          <w:b/>
          <w:u w:val="single"/>
        </w:rPr>
      </w:pPr>
    </w:p>
    <w:p w:rsidR="004E1758" w:rsidRPr="00CF2710" w:rsidRDefault="004E1758" w:rsidP="00CA0787">
      <w:pPr>
        <w:jc w:val="center"/>
        <w:rPr>
          <w:b/>
          <w:u w:val="single"/>
        </w:rPr>
      </w:pPr>
      <w:r w:rsidRPr="00CF2710">
        <w:rPr>
          <w:b/>
          <w:u w:val="single"/>
        </w:rPr>
        <w:t>The Manager as a Decision Maker</w:t>
      </w:r>
    </w:p>
    <w:p w:rsidR="004E1758" w:rsidRPr="00CF2710" w:rsidRDefault="004E1758" w:rsidP="00E97141"/>
    <w:p w:rsidR="004E1758" w:rsidRPr="00CA0787" w:rsidRDefault="004E1758" w:rsidP="00293336">
      <w:pPr>
        <w:rPr>
          <w:b/>
          <w:i/>
          <w:u w:val="single"/>
        </w:rPr>
      </w:pPr>
      <w:r w:rsidRPr="00CA0787">
        <w:rPr>
          <w:b/>
          <w:i/>
          <w:u w:val="single"/>
        </w:rPr>
        <w:t>What is Decision Making??</w:t>
      </w:r>
    </w:p>
    <w:p w:rsidR="004E1758" w:rsidRPr="00CF2710" w:rsidRDefault="004E1758" w:rsidP="00CA7395">
      <w:pPr>
        <w:numPr>
          <w:ilvl w:val="0"/>
          <w:numId w:val="34"/>
        </w:numPr>
      </w:pPr>
      <w:r w:rsidRPr="00CF2710">
        <w:t xml:space="preserve">It is a process by which managers analyze the options facing them and make determinations, or decisions, about specific organizational goals and courses of action. Good decisions result in the selection of suitable and appropriate goals and course of action that increase organizational performance; bad decisions result in lower performance. </w:t>
      </w:r>
    </w:p>
    <w:p w:rsidR="004E1758" w:rsidRPr="00CA0787" w:rsidRDefault="004E1758" w:rsidP="00E97141">
      <w:pPr>
        <w:rPr>
          <w:b/>
          <w:i/>
          <w:u w:val="single"/>
        </w:rPr>
      </w:pPr>
    </w:p>
    <w:p w:rsidR="004E1758" w:rsidRDefault="004E1758" w:rsidP="00293336">
      <w:pPr>
        <w:rPr>
          <w:b/>
          <w:i/>
          <w:u w:val="single"/>
        </w:rPr>
      </w:pPr>
      <w:r w:rsidRPr="00CA0787">
        <w:rPr>
          <w:b/>
          <w:i/>
          <w:u w:val="single"/>
        </w:rPr>
        <w:t>There are four elements of decision making:</w:t>
      </w:r>
    </w:p>
    <w:p w:rsidR="004E1758" w:rsidRPr="00CA0787" w:rsidRDefault="004E1758" w:rsidP="00293336">
      <w:pPr>
        <w:rPr>
          <w:b/>
          <w:i/>
          <w:u w:val="single"/>
        </w:rPr>
      </w:pPr>
    </w:p>
    <w:p w:rsidR="004E1758" w:rsidRPr="00CF2710" w:rsidRDefault="004E1758" w:rsidP="00CA7395">
      <w:pPr>
        <w:numPr>
          <w:ilvl w:val="0"/>
          <w:numId w:val="33"/>
        </w:numPr>
      </w:pPr>
      <w:r w:rsidRPr="00CF2710">
        <w:t>an objective</w:t>
      </w:r>
    </w:p>
    <w:p w:rsidR="004E1758" w:rsidRPr="00CF2710" w:rsidRDefault="004E1758" w:rsidP="00CA7395">
      <w:pPr>
        <w:numPr>
          <w:ilvl w:val="0"/>
          <w:numId w:val="33"/>
        </w:numPr>
      </w:pPr>
      <w:r w:rsidRPr="00CF2710">
        <w:t>the alternatives</w:t>
      </w:r>
    </w:p>
    <w:p w:rsidR="004E1758" w:rsidRPr="00CF2710" w:rsidRDefault="004E1758" w:rsidP="00CA7395">
      <w:pPr>
        <w:numPr>
          <w:ilvl w:val="0"/>
          <w:numId w:val="33"/>
        </w:numPr>
      </w:pPr>
      <w:r w:rsidRPr="00CF2710">
        <w:t xml:space="preserve">choice </w:t>
      </w:r>
    </w:p>
    <w:p w:rsidR="004E1758" w:rsidRPr="00CF2710" w:rsidRDefault="004E1758" w:rsidP="00CA7395">
      <w:pPr>
        <w:numPr>
          <w:ilvl w:val="0"/>
          <w:numId w:val="33"/>
        </w:numPr>
      </w:pPr>
      <w:r w:rsidRPr="00CF2710">
        <w:t xml:space="preserve">consequences </w:t>
      </w:r>
    </w:p>
    <w:p w:rsidR="004E1758" w:rsidRPr="00CA0787" w:rsidRDefault="004E1758" w:rsidP="00E0271D">
      <w:pPr>
        <w:rPr>
          <w:b/>
          <w:i/>
          <w:u w:val="single"/>
        </w:rPr>
      </w:pPr>
    </w:p>
    <w:p w:rsidR="004E1758" w:rsidRDefault="004E1758" w:rsidP="00E0271D">
      <w:pPr>
        <w:rPr>
          <w:b/>
          <w:i/>
          <w:u w:val="single"/>
        </w:rPr>
      </w:pPr>
      <w:r w:rsidRPr="00CA0787">
        <w:rPr>
          <w:b/>
          <w:i/>
          <w:u w:val="single"/>
        </w:rPr>
        <w:t>Type of Decision Making:</w:t>
      </w:r>
    </w:p>
    <w:p w:rsidR="004E1758" w:rsidRPr="00CA0787" w:rsidRDefault="004E1758" w:rsidP="00E0271D">
      <w:pPr>
        <w:rPr>
          <w:b/>
          <w:i/>
          <w:u w:val="single"/>
        </w:rPr>
      </w:pPr>
    </w:p>
    <w:p w:rsidR="004E1758" w:rsidRPr="00CF2710" w:rsidRDefault="004E1758" w:rsidP="00CA7395">
      <w:pPr>
        <w:numPr>
          <w:ilvl w:val="0"/>
          <w:numId w:val="34"/>
        </w:numPr>
      </w:pPr>
      <w:r w:rsidRPr="00CA0787">
        <w:rPr>
          <w:b/>
        </w:rPr>
        <w:t>Programmed Decision Making:</w:t>
      </w:r>
      <w:r w:rsidRPr="00CF2710">
        <w:t xml:space="preserve"> Is a routine, virtually automatic process. Programmed decisions are decisions that have been made so many times in the past that mangers have been able to develop rules and guidelines to be applied when certain situations just happen.</w:t>
      </w:r>
    </w:p>
    <w:p w:rsidR="004E1758" w:rsidRPr="00CF2710" w:rsidRDefault="004E1758" w:rsidP="00CA7395">
      <w:pPr>
        <w:numPr>
          <w:ilvl w:val="0"/>
          <w:numId w:val="34"/>
        </w:numPr>
      </w:pPr>
      <w:r w:rsidRPr="00CA0787">
        <w:rPr>
          <w:b/>
        </w:rPr>
        <w:t>Non-programmed Decision Making:</w:t>
      </w:r>
      <w:r w:rsidRPr="00CF2710">
        <w:t xml:space="preserve"> Nonroutine decision making that occurs in response to unusual, unpredictable opportunities and threats. </w:t>
      </w:r>
    </w:p>
    <w:p w:rsidR="004E1758" w:rsidRPr="00CA0787" w:rsidRDefault="004E1758" w:rsidP="00E0271D">
      <w:pPr>
        <w:rPr>
          <w:b/>
          <w:i/>
          <w:u w:val="single"/>
        </w:rPr>
      </w:pPr>
    </w:p>
    <w:p w:rsidR="004E1758" w:rsidRDefault="004E1758" w:rsidP="00E0271D">
      <w:pPr>
        <w:rPr>
          <w:b/>
          <w:i/>
          <w:u w:val="single"/>
        </w:rPr>
      </w:pPr>
      <w:r w:rsidRPr="00CA0787">
        <w:rPr>
          <w:b/>
          <w:i/>
          <w:u w:val="single"/>
        </w:rPr>
        <w:t xml:space="preserve">Who are the Decision Makers? </w:t>
      </w:r>
    </w:p>
    <w:p w:rsidR="004E1758" w:rsidRPr="00CA0787" w:rsidRDefault="004E1758" w:rsidP="00E0271D">
      <w:pPr>
        <w:rPr>
          <w:b/>
          <w:i/>
          <w:u w:val="single"/>
        </w:rPr>
      </w:pPr>
    </w:p>
    <w:p w:rsidR="004E1758" w:rsidRPr="00CF2710" w:rsidRDefault="004E1758" w:rsidP="00CA7395">
      <w:pPr>
        <w:numPr>
          <w:ilvl w:val="0"/>
          <w:numId w:val="35"/>
        </w:numPr>
      </w:pPr>
      <w:r w:rsidRPr="00CF2710">
        <w:t>First level managers (Technical Decisions)</w:t>
      </w:r>
    </w:p>
    <w:p w:rsidR="004E1758" w:rsidRPr="00CF2710" w:rsidRDefault="004E1758" w:rsidP="00CA7395">
      <w:pPr>
        <w:numPr>
          <w:ilvl w:val="0"/>
          <w:numId w:val="35"/>
        </w:numPr>
      </w:pPr>
      <w:r w:rsidRPr="00CF2710">
        <w:t>Middle level managers (Managerial Decisions)</w:t>
      </w:r>
    </w:p>
    <w:p w:rsidR="004E1758" w:rsidRPr="00CF2710" w:rsidRDefault="004E1758" w:rsidP="00CA7395">
      <w:pPr>
        <w:numPr>
          <w:ilvl w:val="0"/>
          <w:numId w:val="35"/>
        </w:numPr>
      </w:pPr>
      <w:r w:rsidRPr="00CF2710">
        <w:t>Top level managers (Institutional Decisions)</w:t>
      </w:r>
    </w:p>
    <w:p w:rsidR="004E1758" w:rsidRPr="00CA0787" w:rsidRDefault="004E1758" w:rsidP="00E0271D">
      <w:pPr>
        <w:rPr>
          <w:b/>
          <w:i/>
          <w:u w:val="single"/>
        </w:rPr>
      </w:pPr>
    </w:p>
    <w:p w:rsidR="004E1758" w:rsidRDefault="004E1758" w:rsidP="00E0271D">
      <w:pPr>
        <w:rPr>
          <w:b/>
          <w:i/>
          <w:u w:val="single"/>
        </w:rPr>
      </w:pPr>
      <w:r w:rsidRPr="00CA0787">
        <w:rPr>
          <w:b/>
          <w:i/>
          <w:u w:val="single"/>
        </w:rPr>
        <w:t>Conditions affecting managerial decisions</w:t>
      </w:r>
    </w:p>
    <w:p w:rsidR="004E1758" w:rsidRPr="00CA0787" w:rsidRDefault="004E1758" w:rsidP="00E0271D">
      <w:pPr>
        <w:rPr>
          <w:b/>
          <w:i/>
          <w:u w:val="single"/>
        </w:rPr>
      </w:pPr>
    </w:p>
    <w:p w:rsidR="004E1758" w:rsidRPr="00CF2710" w:rsidRDefault="004E1758" w:rsidP="00CA7395">
      <w:pPr>
        <w:numPr>
          <w:ilvl w:val="0"/>
          <w:numId w:val="36"/>
        </w:numPr>
      </w:pPr>
      <w:r w:rsidRPr="00CA0787">
        <w:rPr>
          <w:b/>
        </w:rPr>
        <w:t>Certainty</w:t>
      </w:r>
      <w:r w:rsidRPr="00CF2710">
        <w:t xml:space="preserve"> – very rare in today’s world, the managers knows exactly what will happen.</w:t>
      </w:r>
    </w:p>
    <w:p w:rsidR="004E1758" w:rsidRPr="00CF2710" w:rsidRDefault="004E1758" w:rsidP="00CA7395">
      <w:pPr>
        <w:numPr>
          <w:ilvl w:val="0"/>
          <w:numId w:val="36"/>
        </w:numPr>
      </w:pPr>
      <w:r w:rsidRPr="00CA0787">
        <w:rPr>
          <w:b/>
        </w:rPr>
        <w:t xml:space="preserve">Risk </w:t>
      </w:r>
      <w:r w:rsidRPr="00CF2710">
        <w:t>– the use of probabilities, the outcome can be estimated</w:t>
      </w:r>
    </w:p>
    <w:p w:rsidR="004E1758" w:rsidRPr="00CF2710" w:rsidRDefault="004E1758" w:rsidP="00CA7395">
      <w:pPr>
        <w:numPr>
          <w:ilvl w:val="0"/>
          <w:numId w:val="36"/>
        </w:numPr>
      </w:pPr>
      <w:r w:rsidRPr="00CA0787">
        <w:rPr>
          <w:b/>
        </w:rPr>
        <w:t xml:space="preserve">Uncertainty </w:t>
      </w:r>
      <w:r w:rsidRPr="00CF2710">
        <w:t>– rare, nothing is known about the problem, alternatives not known, can’t assign probabilities.</w:t>
      </w:r>
    </w:p>
    <w:p w:rsidR="004E1758" w:rsidRDefault="004E1758" w:rsidP="00D86A9A"/>
    <w:p w:rsidR="004E1758" w:rsidRDefault="004E1758" w:rsidP="00D86A9A">
      <w:pPr>
        <w:rPr>
          <w:b/>
          <w:i/>
          <w:u w:val="single"/>
        </w:rPr>
      </w:pPr>
      <w:r w:rsidRPr="00CA0787">
        <w:rPr>
          <w:b/>
          <w:i/>
          <w:u w:val="single"/>
        </w:rPr>
        <w:t>Steps in the Decision-Making Process</w:t>
      </w:r>
    </w:p>
    <w:p w:rsidR="004E1758" w:rsidRPr="00CA0787" w:rsidRDefault="004E1758" w:rsidP="00D86A9A">
      <w:pPr>
        <w:rPr>
          <w:b/>
          <w:i/>
          <w:u w:val="single"/>
        </w:rPr>
      </w:pPr>
    </w:p>
    <w:p w:rsidR="004E1758" w:rsidRPr="00CF2710" w:rsidRDefault="004E1758" w:rsidP="00CA7395">
      <w:pPr>
        <w:numPr>
          <w:ilvl w:val="0"/>
          <w:numId w:val="37"/>
        </w:numPr>
      </w:pPr>
      <w:r w:rsidRPr="00CA0787">
        <w:rPr>
          <w:b/>
        </w:rPr>
        <w:t>Recognize the Need for a Decision</w:t>
      </w:r>
      <w:r w:rsidRPr="00CF2710">
        <w:t>:  A need for a decision is usually sparked by an even either internally (employees) or externally. Managers face decisions that arise both internally and as a consequence of changes in the external environment. Once a decision maker recognizes the need to make a decision, the person will need to diagnose the issue or problem, in order to determine all the factors underlying the problem.</w:t>
      </w:r>
    </w:p>
    <w:p w:rsidR="004E1758" w:rsidRPr="00CF2710" w:rsidRDefault="004E1758" w:rsidP="00CA7395">
      <w:pPr>
        <w:numPr>
          <w:ilvl w:val="0"/>
          <w:numId w:val="37"/>
        </w:numPr>
      </w:pPr>
      <w:r w:rsidRPr="00CA0787">
        <w:rPr>
          <w:b/>
        </w:rPr>
        <w:t xml:space="preserve">Generate Alternatives: </w:t>
      </w:r>
      <w:r w:rsidRPr="00CF2710">
        <w:t>Having recognized the need to make a decision, a manager must generate a set of feasible alternative courses of action to take in response to the opportunity or threat. The failure to properly generate and consider different alternatives is one reason why managers sometimes make bad decisions.</w:t>
      </w:r>
    </w:p>
    <w:p w:rsidR="004E1758" w:rsidRPr="00CF2710" w:rsidRDefault="004E1758" w:rsidP="00CA7395">
      <w:pPr>
        <w:numPr>
          <w:ilvl w:val="0"/>
          <w:numId w:val="37"/>
        </w:numPr>
      </w:pPr>
      <w:r w:rsidRPr="00CA0787">
        <w:rPr>
          <w:b/>
        </w:rPr>
        <w:t>Evaluate Alternative: Once</w:t>
      </w:r>
      <w:r w:rsidRPr="00CF2710">
        <w:t xml:space="preserve"> managers have listed a set of alternatives, they must evaluate the advantages and disadvantages of each one. A good assessment of the alternatives is being able to define the opportunity and threat and then specifying the criteria that should influence the selection of alternative ways of responding to the problem or opportunity. Moreover, successful managers use four criteria to evaluate the pros and cons of alternative courses of action:</w:t>
      </w:r>
    </w:p>
    <w:p w:rsidR="004E1758" w:rsidRPr="00CF2710" w:rsidRDefault="004E1758" w:rsidP="007E036C"/>
    <w:p w:rsidR="004E1758" w:rsidRPr="00CF2710" w:rsidRDefault="004E1758" w:rsidP="00CA7395">
      <w:pPr>
        <w:numPr>
          <w:ilvl w:val="1"/>
          <w:numId w:val="37"/>
        </w:numPr>
      </w:pPr>
      <w:r w:rsidRPr="00CF2710">
        <w:t>Is it practical?</w:t>
      </w:r>
    </w:p>
    <w:p w:rsidR="004E1758" w:rsidRPr="00CF2710" w:rsidRDefault="004E1758" w:rsidP="00CA7395">
      <w:pPr>
        <w:numPr>
          <w:ilvl w:val="1"/>
          <w:numId w:val="37"/>
        </w:numPr>
      </w:pPr>
      <w:r w:rsidRPr="00CF2710">
        <w:t>Is it economically feasible?</w:t>
      </w:r>
    </w:p>
    <w:p w:rsidR="004E1758" w:rsidRPr="00CF2710" w:rsidRDefault="004E1758" w:rsidP="00CA7395">
      <w:pPr>
        <w:numPr>
          <w:ilvl w:val="1"/>
          <w:numId w:val="37"/>
        </w:numPr>
      </w:pPr>
      <w:r w:rsidRPr="00CF2710">
        <w:t>Is it ethical?</w:t>
      </w:r>
    </w:p>
    <w:p w:rsidR="004E1758" w:rsidRPr="00CF2710" w:rsidRDefault="004E1758" w:rsidP="00CA7395">
      <w:pPr>
        <w:numPr>
          <w:ilvl w:val="1"/>
          <w:numId w:val="37"/>
        </w:numPr>
      </w:pPr>
      <w:r w:rsidRPr="00CF2710">
        <w:t>Is it legal?</w:t>
      </w:r>
    </w:p>
    <w:p w:rsidR="004E1758" w:rsidRPr="00CA0787" w:rsidRDefault="004E1758" w:rsidP="00F54E3F">
      <w:pPr>
        <w:rPr>
          <w:b/>
        </w:rPr>
      </w:pPr>
    </w:p>
    <w:p w:rsidR="004E1758" w:rsidRPr="00CF2710" w:rsidRDefault="004E1758" w:rsidP="00CA7395">
      <w:pPr>
        <w:numPr>
          <w:ilvl w:val="0"/>
          <w:numId w:val="37"/>
        </w:numPr>
      </w:pPr>
      <w:r w:rsidRPr="00CA0787">
        <w:rPr>
          <w:b/>
        </w:rPr>
        <w:t>Choose Among Alternatives</w:t>
      </w:r>
      <w:r w:rsidRPr="00CF2710">
        <w:t>: rank various alternatives and identifying all relevant information for decision.</w:t>
      </w:r>
    </w:p>
    <w:p w:rsidR="004E1758" w:rsidRPr="00CF2710" w:rsidRDefault="004E1758" w:rsidP="00CA7395">
      <w:pPr>
        <w:numPr>
          <w:ilvl w:val="0"/>
          <w:numId w:val="37"/>
        </w:numPr>
      </w:pPr>
      <w:r w:rsidRPr="00CA0787">
        <w:rPr>
          <w:b/>
        </w:rPr>
        <w:t>Implement the Chosen Alternative:</w:t>
      </w:r>
      <w:r w:rsidRPr="00CF2710">
        <w:t xml:space="preserve"> Once a decision has been made and an alternative has been selected, the alternative must be implemented and many subsequent and related decisions must be made.</w:t>
      </w:r>
    </w:p>
    <w:p w:rsidR="004E1758" w:rsidRPr="00CF2710" w:rsidRDefault="004E1758" w:rsidP="00CA7395">
      <w:pPr>
        <w:numPr>
          <w:ilvl w:val="0"/>
          <w:numId w:val="37"/>
        </w:numPr>
      </w:pPr>
      <w:r w:rsidRPr="00CA0787">
        <w:rPr>
          <w:b/>
        </w:rPr>
        <w:t>Learn from Feedback:</w:t>
      </w:r>
      <w:r w:rsidRPr="00CF2710">
        <w:t xml:space="preserve">  The final step in the decision-making process is learning from feedback. Managers who do now evaluate the results of their decision do not learn from experience; instead, they stagnate and are likely to make the same mistake again and again. To avoid this problem, managers must establish form procedure for learning from the results of past decisions. The mangers/individuals who always strive to learn from past mistakes and successes are likely to continuously improve the decisions they make. </w:t>
      </w:r>
    </w:p>
    <w:p w:rsidR="004E1758" w:rsidRPr="00CF2710" w:rsidRDefault="004E1758" w:rsidP="00CA0787">
      <w:pPr>
        <w:jc w:val="center"/>
      </w:pPr>
    </w:p>
    <w:p w:rsidR="004E1758" w:rsidRPr="00CA0787" w:rsidRDefault="004E1758" w:rsidP="00CA0787">
      <w:pPr>
        <w:jc w:val="center"/>
        <w:rPr>
          <w:b/>
          <w:i/>
          <w:u w:val="single"/>
        </w:rPr>
      </w:pPr>
      <w:r w:rsidRPr="00CA0787">
        <w:rPr>
          <w:b/>
          <w:i/>
          <w:u w:val="single"/>
        </w:rPr>
        <w:t>Improve Group Decision Making</w:t>
      </w:r>
    </w:p>
    <w:p w:rsidR="004E1758" w:rsidRPr="00CF2710" w:rsidRDefault="004E1758" w:rsidP="004A784C"/>
    <w:p w:rsidR="004E1758" w:rsidRPr="00CF2710" w:rsidRDefault="004E1758" w:rsidP="004A784C">
      <w:r w:rsidRPr="00CF2710">
        <w:t xml:space="preserve">- There are a variety of steps that can be taken to improve group decision making, they are as follows: </w:t>
      </w:r>
    </w:p>
    <w:p w:rsidR="004E1758" w:rsidRPr="00CF2710" w:rsidRDefault="004E1758" w:rsidP="004A784C"/>
    <w:p w:rsidR="004E1758" w:rsidRPr="00CF2710" w:rsidRDefault="004E1758" w:rsidP="00CA7395">
      <w:pPr>
        <w:numPr>
          <w:ilvl w:val="0"/>
          <w:numId w:val="38"/>
        </w:numPr>
      </w:pPr>
      <w:r w:rsidRPr="00CA0787">
        <w:rPr>
          <w:b/>
        </w:rPr>
        <w:t>Devil’s advocacy</w:t>
      </w:r>
      <w:r w:rsidRPr="00CF2710">
        <w:t>: critical analysis of a preferred alternative, made by a group member who plays the role of devil’s advocate to defend unpopular or opposing alternatives for the sake of argument. The purpose of devil’s advocacy is to identify all the reasons that might make the preferred alternative unacceptable after all. In this way, decision makers can be made aware of the possible perils of recommended courses of action.</w:t>
      </w:r>
    </w:p>
    <w:p w:rsidR="004E1758" w:rsidRPr="00CF2710" w:rsidRDefault="004E1758" w:rsidP="00CA7395">
      <w:pPr>
        <w:numPr>
          <w:ilvl w:val="0"/>
          <w:numId w:val="38"/>
        </w:numPr>
      </w:pPr>
      <w:r w:rsidRPr="00CA0787">
        <w:rPr>
          <w:b/>
        </w:rPr>
        <w:t>Dialectical Inquiry:</w:t>
      </w:r>
      <w:r w:rsidRPr="00CF2710">
        <w:t xml:space="preserve"> 2 different groups are assigned to a problem and each group evaluates the other’s alternatives.</w:t>
      </w:r>
    </w:p>
    <w:p w:rsidR="004E1758" w:rsidRPr="00CF2710" w:rsidRDefault="004E1758" w:rsidP="00CA7395">
      <w:pPr>
        <w:numPr>
          <w:ilvl w:val="0"/>
          <w:numId w:val="38"/>
        </w:numPr>
      </w:pPr>
      <w:r w:rsidRPr="00CA0787">
        <w:rPr>
          <w:b/>
        </w:rPr>
        <w:t>Promoting Diversity</w:t>
      </w:r>
      <w:r w:rsidRPr="00CF2710">
        <w:t>: by increasing diversity in a group, wider set of alternatives maybe considered.</w:t>
      </w:r>
    </w:p>
    <w:p w:rsidR="004E1758" w:rsidRPr="00CA0787" w:rsidRDefault="004E1758" w:rsidP="00232E18">
      <w:pPr>
        <w:rPr>
          <w:b/>
          <w:i/>
          <w:u w:val="single"/>
        </w:rPr>
      </w:pPr>
    </w:p>
    <w:p w:rsidR="004E1758" w:rsidRPr="00CA0787" w:rsidRDefault="004E1758" w:rsidP="004A784C">
      <w:pPr>
        <w:rPr>
          <w:b/>
          <w:i/>
          <w:u w:val="single"/>
        </w:rPr>
      </w:pPr>
      <w:r w:rsidRPr="00CA0787">
        <w:rPr>
          <w:b/>
          <w:i/>
          <w:u w:val="single"/>
        </w:rPr>
        <w:t>Promoting Group Creativity</w:t>
      </w:r>
    </w:p>
    <w:p w:rsidR="004E1758" w:rsidRPr="00CF2710" w:rsidRDefault="004E1758" w:rsidP="004A784C"/>
    <w:p w:rsidR="004E1758" w:rsidRPr="00CF2710" w:rsidRDefault="004E1758" w:rsidP="00FB40FD">
      <w:pPr>
        <w:numPr>
          <w:ilvl w:val="0"/>
          <w:numId w:val="1"/>
        </w:numPr>
      </w:pPr>
      <w:r w:rsidRPr="00CF2710">
        <w:t xml:space="preserve">To encourage creativity at the group level, organizations can make use of group problem-solving techniques that promote creative ideas and innovative solutions. Here we look at three group decision-making techniques: brainstorming, the nominal group technique, and the Delphi technique. </w:t>
      </w:r>
    </w:p>
    <w:p w:rsidR="004E1758" w:rsidRPr="00CF2710" w:rsidRDefault="004E1758" w:rsidP="00FB40FD"/>
    <w:p w:rsidR="004E1758" w:rsidRDefault="004E1758" w:rsidP="00FB40FD">
      <w:pPr>
        <w:rPr>
          <w:b/>
          <w:i/>
          <w:u w:val="single"/>
        </w:rPr>
      </w:pPr>
      <w:r w:rsidRPr="00CA0787">
        <w:rPr>
          <w:b/>
          <w:i/>
          <w:u w:val="single"/>
        </w:rPr>
        <w:t xml:space="preserve">Brainstorming </w:t>
      </w:r>
    </w:p>
    <w:p w:rsidR="004E1758" w:rsidRPr="00CA0787" w:rsidRDefault="004E1758" w:rsidP="00FB40FD">
      <w:pPr>
        <w:rPr>
          <w:b/>
          <w:i/>
          <w:u w:val="single"/>
        </w:rPr>
      </w:pPr>
    </w:p>
    <w:p w:rsidR="004E1758" w:rsidRPr="00CF2710" w:rsidRDefault="004E1758" w:rsidP="00CA7395">
      <w:pPr>
        <w:numPr>
          <w:ilvl w:val="0"/>
          <w:numId w:val="39"/>
        </w:numPr>
      </w:pPr>
      <w:r w:rsidRPr="00CF2710">
        <w:t xml:space="preserve">Brainstorming is a group of problem solving technique in which individuals meet face to face to generate and debate a variety of alternatives from which to make a decision. </w:t>
      </w:r>
    </w:p>
    <w:p w:rsidR="004E1758" w:rsidRPr="00CF2710" w:rsidRDefault="004E1758" w:rsidP="00CA7395">
      <w:pPr>
        <w:numPr>
          <w:ilvl w:val="0"/>
          <w:numId w:val="39"/>
        </w:numPr>
      </w:pPr>
      <w:r w:rsidRPr="00CF2710">
        <w:t xml:space="preserve">Generally, the brain-storming begins when individuals meet behind closed-doors and proceed like this: </w:t>
      </w:r>
    </w:p>
    <w:p w:rsidR="004E1758" w:rsidRPr="00CF2710" w:rsidRDefault="004E1758" w:rsidP="00CA7395">
      <w:pPr>
        <w:numPr>
          <w:ilvl w:val="1"/>
          <w:numId w:val="39"/>
        </w:numPr>
      </w:pPr>
      <w:r w:rsidRPr="00CF2710">
        <w:t>One person describes in broad outline the problem the group is to address.</w:t>
      </w:r>
    </w:p>
    <w:p w:rsidR="004E1758" w:rsidRPr="00CF2710" w:rsidRDefault="004E1758" w:rsidP="00CA7395">
      <w:pPr>
        <w:numPr>
          <w:ilvl w:val="1"/>
          <w:numId w:val="39"/>
        </w:numPr>
      </w:pPr>
      <w:r w:rsidRPr="00CF2710">
        <w:t xml:space="preserve">Group members then share their ideas and generate alternative courses of action. </w:t>
      </w:r>
    </w:p>
    <w:p w:rsidR="004E1758" w:rsidRPr="00CF2710" w:rsidRDefault="004E1758" w:rsidP="00CA7395">
      <w:pPr>
        <w:numPr>
          <w:ilvl w:val="1"/>
          <w:numId w:val="39"/>
        </w:numPr>
      </w:pPr>
      <w:r w:rsidRPr="00CF2710">
        <w:t xml:space="preserve">As each alternative is described the group members are not allowed to criticize it, and everyone withholds judgment until all alternatives have bee heard. One member of the group records the alternatives. </w:t>
      </w:r>
    </w:p>
    <w:p w:rsidR="004E1758" w:rsidRPr="00CF2710" w:rsidRDefault="004E1758" w:rsidP="00CA7395">
      <w:pPr>
        <w:numPr>
          <w:ilvl w:val="1"/>
          <w:numId w:val="39"/>
        </w:numPr>
      </w:pPr>
      <w:r w:rsidRPr="00CF2710">
        <w:t>Group member are encouraged to be as innovative and radical as possible. Anything goes; and the greater the number of ideas put forth the better. Also, members are encouraged to build on each other’s suggestions.</w:t>
      </w:r>
    </w:p>
    <w:p w:rsidR="004E1758" w:rsidRPr="00CF2710" w:rsidRDefault="004E1758" w:rsidP="00CA7395">
      <w:pPr>
        <w:numPr>
          <w:ilvl w:val="1"/>
          <w:numId w:val="39"/>
        </w:numPr>
      </w:pPr>
      <w:r w:rsidRPr="00CF2710">
        <w:t xml:space="preserve">When all alternatives generated, group members debate the pros and cons of each and develop a list of the best alternatives. </w:t>
      </w:r>
    </w:p>
    <w:p w:rsidR="004E1758" w:rsidRPr="00CA0787" w:rsidRDefault="004E1758" w:rsidP="00C26831">
      <w:pPr>
        <w:rPr>
          <w:b/>
          <w:i/>
          <w:u w:val="single"/>
        </w:rPr>
      </w:pPr>
    </w:p>
    <w:p w:rsidR="004E1758" w:rsidRPr="00CA0787" w:rsidRDefault="004E1758" w:rsidP="00C26831">
      <w:pPr>
        <w:rPr>
          <w:b/>
          <w:i/>
          <w:u w:val="single"/>
        </w:rPr>
      </w:pPr>
      <w:r w:rsidRPr="00CA0787">
        <w:rPr>
          <w:b/>
          <w:i/>
          <w:u w:val="single"/>
        </w:rPr>
        <w:t>Nominal Group Technique</w:t>
      </w:r>
    </w:p>
    <w:p w:rsidR="004E1758" w:rsidRPr="00CF2710" w:rsidRDefault="004E1758" w:rsidP="00CA7395">
      <w:pPr>
        <w:numPr>
          <w:ilvl w:val="0"/>
          <w:numId w:val="40"/>
        </w:numPr>
      </w:pPr>
      <w:r w:rsidRPr="00CF2710">
        <w:t xml:space="preserve">Provides a more structured way of generating alternatives in writing and gives each individual more time and opportunity to generate alternate solutions. </w:t>
      </w:r>
    </w:p>
    <w:p w:rsidR="004E1758" w:rsidRPr="00CF2710" w:rsidRDefault="004E1758" w:rsidP="00CA7395">
      <w:pPr>
        <w:numPr>
          <w:ilvl w:val="0"/>
          <w:numId w:val="40"/>
        </w:numPr>
      </w:pPr>
      <w:r w:rsidRPr="00CF2710">
        <w:t>The nominal group technique is especially useful when an issue is controversial and when different people might be expected to champion different courses of action.</w:t>
      </w:r>
    </w:p>
    <w:p w:rsidR="004E1758" w:rsidRPr="00CF2710" w:rsidRDefault="004E1758" w:rsidP="00CA7395">
      <w:pPr>
        <w:numPr>
          <w:ilvl w:val="0"/>
          <w:numId w:val="40"/>
        </w:numPr>
      </w:pPr>
      <w:r w:rsidRPr="00CF2710">
        <w:t>Problem: takes up time and no credit.</w:t>
      </w:r>
    </w:p>
    <w:p w:rsidR="004E1758" w:rsidRPr="00CF2710" w:rsidRDefault="004E1758" w:rsidP="00CA7395">
      <w:pPr>
        <w:numPr>
          <w:ilvl w:val="0"/>
          <w:numId w:val="40"/>
        </w:numPr>
      </w:pPr>
      <w:r w:rsidRPr="00CF2710">
        <w:t>A decision-making technique in which group members write down ideas and solutions, read their suggestions to the whole group, and discuss and then rank the alternatives.</w:t>
      </w:r>
    </w:p>
    <w:p w:rsidR="004E1758" w:rsidRPr="00CF2710" w:rsidRDefault="004E1758" w:rsidP="00F41E94"/>
    <w:p w:rsidR="004E1758" w:rsidRPr="00CA0787" w:rsidRDefault="004E1758" w:rsidP="00E0151E">
      <w:pPr>
        <w:rPr>
          <w:b/>
          <w:i/>
          <w:u w:val="single"/>
        </w:rPr>
      </w:pPr>
      <w:r w:rsidRPr="00CA0787">
        <w:rPr>
          <w:b/>
          <w:i/>
          <w:u w:val="single"/>
        </w:rPr>
        <w:t>Delphi Technique</w:t>
      </w:r>
    </w:p>
    <w:p w:rsidR="004E1758" w:rsidRPr="00CF2710" w:rsidRDefault="004E1758" w:rsidP="00CA7395">
      <w:pPr>
        <w:numPr>
          <w:ilvl w:val="0"/>
          <w:numId w:val="41"/>
        </w:numPr>
      </w:pPr>
      <w:r w:rsidRPr="00CF2710">
        <w:t>A decision-making technique in which group members do not meet face to face but respond in writing to questions posed by the group leader.</w:t>
      </w:r>
    </w:p>
    <w:p w:rsidR="004E1758" w:rsidRPr="00CF2710" w:rsidRDefault="004E1758" w:rsidP="00CA7395">
      <w:pPr>
        <w:numPr>
          <w:ilvl w:val="0"/>
          <w:numId w:val="41"/>
        </w:numPr>
      </w:pPr>
      <w:r w:rsidRPr="00CF2710">
        <w:t>Delphi technique, a written approach to creative problem solving. The Delphi technique works like this:</w:t>
      </w:r>
    </w:p>
    <w:p w:rsidR="004E1758" w:rsidRPr="00CF2710" w:rsidRDefault="004E1758" w:rsidP="00CA7395">
      <w:pPr>
        <w:numPr>
          <w:ilvl w:val="1"/>
          <w:numId w:val="41"/>
        </w:numPr>
      </w:pPr>
      <w:r w:rsidRPr="00CF2710">
        <w:t>The group leader writes a statement of the problem and a series of questions to which participating individuals are to respond.</w:t>
      </w:r>
    </w:p>
    <w:p w:rsidR="004E1758" w:rsidRDefault="004E1758" w:rsidP="00CA7395">
      <w:pPr>
        <w:numPr>
          <w:ilvl w:val="1"/>
          <w:numId w:val="41"/>
        </w:numPr>
      </w:pPr>
      <w:r w:rsidRPr="00CF2710">
        <w:t>The questions are sent to managers and departmental experts who are most knowledgeable about the problem; they are to generate solutions and mail back their solutions to the group leader.</w:t>
      </w:r>
      <w:r>
        <w:tab/>
      </w:r>
      <w:r>
        <w:tab/>
      </w:r>
      <w:r>
        <w:tab/>
        <w:t xml:space="preserve"> </w:t>
      </w:r>
      <w:r>
        <w:tab/>
      </w:r>
      <w:r>
        <w:tab/>
      </w:r>
    </w:p>
    <w:p w:rsidR="004E1758" w:rsidRPr="00CF2710" w:rsidRDefault="004E1758" w:rsidP="00CA0787">
      <w:pPr>
        <w:ind w:left="1440"/>
      </w:pPr>
      <w:r>
        <w:tab/>
      </w:r>
      <w:r>
        <w:tab/>
      </w:r>
      <w:r>
        <w:tab/>
      </w:r>
      <w:r>
        <w:tab/>
      </w:r>
      <w:r>
        <w:tab/>
      </w:r>
      <w:r>
        <w:tab/>
      </w:r>
      <w:r>
        <w:tab/>
      </w:r>
      <w:r>
        <w:tab/>
      </w:r>
      <w:r>
        <w:tab/>
        <w:t>(</w:t>
      </w:r>
      <w:r>
        <w:rPr>
          <w:i/>
        </w:rPr>
        <w:t xml:space="preserve">cont’d </w:t>
      </w:r>
      <w:r w:rsidRPr="00540C06">
        <w:rPr>
          <w:i/>
        </w:rPr>
        <w:sym w:font="Wingdings" w:char="F0E8"/>
      </w:r>
      <w:r w:rsidRPr="00CA0787">
        <w:rPr>
          <w:i/>
        </w:rPr>
        <w:t>)</w:t>
      </w:r>
    </w:p>
    <w:p w:rsidR="004E1758" w:rsidRPr="00CF2710" w:rsidRDefault="004E1758" w:rsidP="00CA7395">
      <w:pPr>
        <w:numPr>
          <w:ilvl w:val="1"/>
          <w:numId w:val="41"/>
        </w:numPr>
      </w:pPr>
      <w:r w:rsidRPr="00CF2710">
        <w:t>The group leaders records and summarizes the responses. The results are sent back to the participants, with additional questions to be answered before a final decision can be made.</w:t>
      </w:r>
    </w:p>
    <w:p w:rsidR="004E1758" w:rsidRPr="00CF2710" w:rsidRDefault="004E1758" w:rsidP="00CA7395">
      <w:pPr>
        <w:numPr>
          <w:ilvl w:val="1"/>
          <w:numId w:val="41"/>
        </w:numPr>
      </w:pPr>
      <w:r w:rsidRPr="00CF2710">
        <w:t xml:space="preserve">The process is repeated until a consensus is reached. </w:t>
      </w:r>
    </w:p>
    <w:p w:rsidR="004E1758" w:rsidRPr="00CF2710" w:rsidRDefault="004E1758" w:rsidP="00C25A0A"/>
    <w:p w:rsidR="004E1758" w:rsidRPr="00CF2710" w:rsidRDefault="004E1758" w:rsidP="00C25A0A">
      <w:pPr>
        <w:rPr>
          <w:b/>
          <w:u w:val="single"/>
        </w:rPr>
      </w:pPr>
      <w:r w:rsidRPr="00CF2710">
        <w:rPr>
          <w:b/>
          <w:u w:val="single"/>
        </w:rPr>
        <w:t>The Manager as a Planner and Strategist</w:t>
      </w:r>
    </w:p>
    <w:p w:rsidR="004E1758" w:rsidRPr="00CF2710" w:rsidRDefault="004E1758" w:rsidP="00C25A0A">
      <w:pPr>
        <w:rPr>
          <w:b/>
          <w:u w:val="single"/>
        </w:rPr>
      </w:pPr>
    </w:p>
    <w:p w:rsidR="004E1758" w:rsidRPr="00CF2710" w:rsidRDefault="004E1758" w:rsidP="000D34D8">
      <w:pPr>
        <w:spacing w:line="276" w:lineRule="auto"/>
      </w:pPr>
      <w:r w:rsidRPr="00CF2710">
        <w:rPr>
          <w:b/>
        </w:rPr>
        <w:t>Planning:</w:t>
      </w:r>
      <w:r w:rsidRPr="00CF2710">
        <w:t xml:space="preserve"> identifying and selecting suitable goals and courses of action.</w:t>
      </w:r>
    </w:p>
    <w:p w:rsidR="004E1758" w:rsidRPr="00CF2710" w:rsidRDefault="004E1758" w:rsidP="000D34D8">
      <w:pPr>
        <w:spacing w:line="276" w:lineRule="auto"/>
      </w:pPr>
      <w:r w:rsidRPr="00CF2710">
        <w:rPr>
          <w:b/>
        </w:rPr>
        <w:t>Strategy:</w:t>
      </w:r>
      <w:r w:rsidRPr="00CF2710">
        <w:t xml:space="preserve"> a cluster of decisions about what goals to pursue, what actions to take, and how to use resources to achieve goals.</w:t>
      </w:r>
    </w:p>
    <w:p w:rsidR="004E1758" w:rsidRPr="00CF2710" w:rsidRDefault="004E1758" w:rsidP="000D34D8">
      <w:pPr>
        <w:spacing w:line="276" w:lineRule="auto"/>
      </w:pPr>
    </w:p>
    <w:p w:rsidR="004E1758" w:rsidRPr="00CF2710" w:rsidRDefault="004E1758" w:rsidP="000D34D8">
      <w:pPr>
        <w:spacing w:line="276" w:lineRule="auto"/>
        <w:rPr>
          <w:b/>
          <w:u w:val="single"/>
        </w:rPr>
      </w:pPr>
      <w:r w:rsidRPr="00CF2710">
        <w:rPr>
          <w:b/>
          <w:u w:val="single"/>
        </w:rPr>
        <w:t>Planning as a 3 step-activity</w:t>
      </w:r>
    </w:p>
    <w:p w:rsidR="004E1758" w:rsidRPr="00CF2710" w:rsidRDefault="004E1758" w:rsidP="000D34D8">
      <w:pPr>
        <w:spacing w:line="276" w:lineRule="auto"/>
        <w:rPr>
          <w:b/>
        </w:rPr>
      </w:pPr>
      <w:r w:rsidRPr="00CF2710">
        <w:rPr>
          <w:b/>
        </w:rPr>
        <w:t>1. Determining the organization’s vision, mission, and goals:</w:t>
      </w:r>
    </w:p>
    <w:p w:rsidR="004E1758" w:rsidRPr="00CF2710" w:rsidRDefault="004E1758" w:rsidP="00CA7395">
      <w:pPr>
        <w:numPr>
          <w:ilvl w:val="0"/>
          <w:numId w:val="42"/>
        </w:numPr>
        <w:spacing w:line="276" w:lineRule="auto"/>
        <w:rPr>
          <w:b/>
          <w:i/>
        </w:rPr>
      </w:pPr>
      <w:r w:rsidRPr="00CF2710">
        <w:rPr>
          <w:b/>
          <w:i/>
        </w:rPr>
        <w:t>Vision Statement:</w:t>
      </w:r>
      <w:r w:rsidRPr="00CF2710">
        <w:rPr>
          <w:i/>
        </w:rPr>
        <w:t xml:space="preserve"> A board declaration of the big picture of the organization and/or a statement of its dreams for the future</w:t>
      </w:r>
    </w:p>
    <w:p w:rsidR="004E1758" w:rsidRPr="00CF2710" w:rsidRDefault="004E1758" w:rsidP="00CA7395">
      <w:pPr>
        <w:numPr>
          <w:ilvl w:val="2"/>
          <w:numId w:val="42"/>
        </w:numPr>
        <w:tabs>
          <w:tab w:val="clear" w:pos="723"/>
          <w:tab w:val="num" w:pos="1080"/>
        </w:tabs>
        <w:spacing w:line="276" w:lineRule="auto"/>
        <w:ind w:left="1260"/>
      </w:pPr>
      <w:r w:rsidRPr="00CF2710">
        <w:t>Different from the organizational direction</w:t>
      </w:r>
    </w:p>
    <w:p w:rsidR="004E1758" w:rsidRPr="00CF2710" w:rsidRDefault="004E1758" w:rsidP="00CA7395">
      <w:pPr>
        <w:numPr>
          <w:ilvl w:val="0"/>
          <w:numId w:val="42"/>
        </w:numPr>
        <w:spacing w:line="276" w:lineRule="auto"/>
        <w:rPr>
          <w:b/>
          <w:i/>
        </w:rPr>
      </w:pPr>
      <w:r w:rsidRPr="00CF2710">
        <w:rPr>
          <w:b/>
          <w:i/>
        </w:rPr>
        <w:t xml:space="preserve">Mission Statement: </w:t>
      </w:r>
      <w:r w:rsidRPr="00CF2710">
        <w:rPr>
          <w:i/>
        </w:rPr>
        <w:t>A broad declaration of an organization’s overriding purpose that identifies the organization’s products and customers and distinguishes the organization from its competitors</w:t>
      </w:r>
    </w:p>
    <w:p w:rsidR="004E1758" w:rsidRPr="00CF2710" w:rsidRDefault="004E1758" w:rsidP="00CA7395">
      <w:pPr>
        <w:numPr>
          <w:ilvl w:val="1"/>
          <w:numId w:val="42"/>
        </w:numPr>
        <w:tabs>
          <w:tab w:val="clear" w:pos="723"/>
          <w:tab w:val="num" w:pos="1080"/>
        </w:tabs>
        <w:spacing w:line="276" w:lineRule="auto"/>
        <w:ind w:left="1080" w:hanging="180"/>
        <w:rPr>
          <w:b/>
          <w:i/>
        </w:rPr>
      </w:pPr>
      <w:r w:rsidRPr="00CF2710">
        <w:t>Must define business first by asking “Who are our customers?”, “What customer needs are being satisfied?”, and “How are we satisfying customers needs?”</w:t>
      </w:r>
    </w:p>
    <w:p w:rsidR="004E1758" w:rsidRPr="00CF2710" w:rsidRDefault="004E1758" w:rsidP="00CA7395">
      <w:pPr>
        <w:numPr>
          <w:ilvl w:val="0"/>
          <w:numId w:val="42"/>
        </w:numPr>
        <w:spacing w:line="276" w:lineRule="auto"/>
        <w:rPr>
          <w:b/>
          <w:i/>
        </w:rPr>
      </w:pPr>
      <w:r w:rsidRPr="00CF2710">
        <w:rPr>
          <w:b/>
          <w:i/>
        </w:rPr>
        <w:t xml:space="preserve">Goal: </w:t>
      </w:r>
      <w:r w:rsidRPr="00CF2710">
        <w:rPr>
          <w:i/>
        </w:rPr>
        <w:t>A desired future outcome that an organization strives to achieve</w:t>
      </w:r>
    </w:p>
    <w:p w:rsidR="004E1758" w:rsidRPr="00CF2710" w:rsidRDefault="004E1758" w:rsidP="000D34D8">
      <w:pPr>
        <w:spacing w:line="276" w:lineRule="auto"/>
        <w:ind w:left="360"/>
        <w:rPr>
          <w:b/>
          <w:i/>
        </w:rPr>
      </w:pPr>
    </w:p>
    <w:p w:rsidR="004E1758" w:rsidRPr="00CF2710" w:rsidRDefault="004E1758" w:rsidP="000D34D8">
      <w:pPr>
        <w:spacing w:line="276" w:lineRule="auto"/>
        <w:rPr>
          <w:b/>
        </w:rPr>
      </w:pPr>
      <w:r w:rsidRPr="00CF2710">
        <w:rPr>
          <w:b/>
        </w:rPr>
        <w:t>2. Formulating a strategy</w:t>
      </w:r>
    </w:p>
    <w:p w:rsidR="004E1758" w:rsidRPr="00CF2710" w:rsidRDefault="004E1758" w:rsidP="00CA7395">
      <w:pPr>
        <w:numPr>
          <w:ilvl w:val="0"/>
          <w:numId w:val="43"/>
        </w:numPr>
        <w:spacing w:line="276" w:lineRule="auto"/>
        <w:rPr>
          <w:b/>
        </w:rPr>
      </w:pPr>
      <w:r w:rsidRPr="00CF2710">
        <w:rPr>
          <w:i/>
        </w:rPr>
        <w:t>Managers analyze the organization’s current situation and then conceive and develop the strategies necessary to attain the organization’s mission and goals</w:t>
      </w:r>
    </w:p>
    <w:p w:rsidR="004E1758" w:rsidRPr="00CF2710" w:rsidRDefault="004E1758" w:rsidP="000D34D8">
      <w:pPr>
        <w:spacing w:line="276" w:lineRule="auto"/>
        <w:ind w:left="357"/>
        <w:rPr>
          <w:b/>
        </w:rPr>
      </w:pPr>
    </w:p>
    <w:p w:rsidR="004E1758" w:rsidRPr="00CF2710" w:rsidRDefault="004E1758" w:rsidP="000D34D8">
      <w:pPr>
        <w:spacing w:line="276" w:lineRule="auto"/>
        <w:rPr>
          <w:b/>
        </w:rPr>
      </w:pPr>
      <w:r w:rsidRPr="00CF2710">
        <w:rPr>
          <w:b/>
        </w:rPr>
        <w:t>3. Implementing a strategy</w:t>
      </w:r>
    </w:p>
    <w:p w:rsidR="004E1758" w:rsidRPr="00CF2710" w:rsidRDefault="004E1758" w:rsidP="00CA7395">
      <w:pPr>
        <w:numPr>
          <w:ilvl w:val="0"/>
          <w:numId w:val="43"/>
        </w:numPr>
        <w:spacing w:line="276" w:lineRule="auto"/>
        <w:rPr>
          <w:b/>
        </w:rPr>
      </w:pPr>
      <w:r w:rsidRPr="00CF2710">
        <w:rPr>
          <w:i/>
        </w:rPr>
        <w:t>Managers decide how to allocate the resources and responsibilities required to implement the chosen strategies among individuals and groups within the organization</w:t>
      </w:r>
    </w:p>
    <w:p w:rsidR="004E1758" w:rsidRPr="00CF2710" w:rsidRDefault="004E1758" w:rsidP="000D34D8">
      <w:pPr>
        <w:spacing w:line="276" w:lineRule="auto"/>
      </w:pPr>
    </w:p>
    <w:p w:rsidR="004E1758" w:rsidRPr="00CF2710" w:rsidRDefault="004E1758" w:rsidP="000D34D8">
      <w:pPr>
        <w:spacing w:line="276" w:lineRule="auto"/>
      </w:pPr>
    </w:p>
    <w:p w:rsidR="004E1758" w:rsidRPr="00CF2710" w:rsidRDefault="004E1758" w:rsidP="000D34D8">
      <w:pPr>
        <w:spacing w:line="276" w:lineRule="auto"/>
      </w:pPr>
      <w:r w:rsidRPr="00CF2710">
        <w:rPr>
          <w:b/>
          <w:u w:val="single"/>
        </w:rPr>
        <w:t>Who Plans?</w:t>
      </w:r>
    </w:p>
    <w:p w:rsidR="004E1758" w:rsidRPr="00CF2710" w:rsidRDefault="004E1758" w:rsidP="000D34D8">
      <w:pPr>
        <w:spacing w:line="276" w:lineRule="auto"/>
        <w:rPr>
          <w:b/>
        </w:rPr>
      </w:pPr>
      <w:r w:rsidRPr="00CF2710">
        <w:rPr>
          <w:b/>
        </w:rPr>
        <w:t>1. Corporate Level Planning</w:t>
      </w:r>
    </w:p>
    <w:p w:rsidR="004E1758" w:rsidRPr="00CF2710" w:rsidRDefault="004E1758" w:rsidP="00CA7395">
      <w:pPr>
        <w:numPr>
          <w:ilvl w:val="0"/>
          <w:numId w:val="43"/>
        </w:numPr>
        <w:spacing w:line="276" w:lineRule="auto"/>
        <w:rPr>
          <w:b/>
        </w:rPr>
      </w:pPr>
      <w:r w:rsidRPr="00CF2710">
        <w:rPr>
          <w:b/>
          <w:i/>
        </w:rPr>
        <w:t>Corporate Level Plan:</w:t>
      </w:r>
      <w:r w:rsidRPr="00CF2710">
        <w:rPr>
          <w:b/>
        </w:rPr>
        <w:t xml:space="preserve"> </w:t>
      </w:r>
      <w:r w:rsidRPr="00CF2710">
        <w:rPr>
          <w:i/>
        </w:rPr>
        <w:t>Top management’s decisions relating to the organization’s mission, overall strategy, and structure</w:t>
      </w:r>
    </w:p>
    <w:p w:rsidR="004E1758" w:rsidRPr="00CF2710" w:rsidRDefault="004E1758" w:rsidP="00CA7395">
      <w:pPr>
        <w:numPr>
          <w:ilvl w:val="0"/>
          <w:numId w:val="43"/>
        </w:numPr>
        <w:spacing w:line="276" w:lineRule="auto"/>
        <w:rPr>
          <w:b/>
        </w:rPr>
      </w:pPr>
      <w:r w:rsidRPr="00CF2710">
        <w:rPr>
          <w:b/>
          <w:i/>
        </w:rPr>
        <w:t>Corporate Level Strategy:</w:t>
      </w:r>
      <w:r w:rsidRPr="00CF2710">
        <w:rPr>
          <w:i/>
        </w:rPr>
        <w:t xml:space="preserve"> A plan that indicates the industries and national markets in which an organization intends to compete</w:t>
      </w:r>
    </w:p>
    <w:p w:rsidR="004E1758" w:rsidRPr="00CF2710" w:rsidRDefault="004E1758" w:rsidP="00CA7395">
      <w:pPr>
        <w:numPr>
          <w:ilvl w:val="0"/>
          <w:numId w:val="43"/>
        </w:numPr>
        <w:spacing w:line="276" w:lineRule="auto"/>
        <w:rPr>
          <w:b/>
        </w:rPr>
      </w:pPr>
      <w:r w:rsidRPr="00CF2710">
        <w:rPr>
          <w:i/>
        </w:rPr>
        <w:t>Usually the responsibility of top manages, lower-level managers can be (and usually are) given the opportunity to become involved in the process</w:t>
      </w:r>
    </w:p>
    <w:p w:rsidR="004E1758" w:rsidRPr="00CF2710" w:rsidRDefault="004E1758" w:rsidP="00CA7395">
      <w:pPr>
        <w:numPr>
          <w:ilvl w:val="0"/>
          <w:numId w:val="43"/>
        </w:numPr>
        <w:spacing w:line="276" w:lineRule="auto"/>
        <w:rPr>
          <w:b/>
        </w:rPr>
      </w:pPr>
      <w:r w:rsidRPr="00CF2710">
        <w:rPr>
          <w:i/>
        </w:rPr>
        <w:t>Corporate-level managers are responsible for approving business and functional level plans to ensure that they are consistent with the corporate plans</w:t>
      </w:r>
    </w:p>
    <w:p w:rsidR="004E1758" w:rsidRPr="00CF2710" w:rsidRDefault="004E1758" w:rsidP="000D34D8">
      <w:pPr>
        <w:spacing w:line="276" w:lineRule="auto"/>
        <w:ind w:left="357"/>
        <w:rPr>
          <w:b/>
        </w:rPr>
      </w:pPr>
    </w:p>
    <w:p w:rsidR="004E1758" w:rsidRPr="00CF2710" w:rsidRDefault="004E1758" w:rsidP="000D34D8">
      <w:pPr>
        <w:spacing w:line="276" w:lineRule="auto"/>
        <w:rPr>
          <w:b/>
        </w:rPr>
      </w:pPr>
      <w:r w:rsidRPr="00CF2710">
        <w:rPr>
          <w:b/>
        </w:rPr>
        <w:t>2. Division/Business Level Planning</w:t>
      </w:r>
    </w:p>
    <w:p w:rsidR="004E1758" w:rsidRPr="000D34D8" w:rsidRDefault="004E1758" w:rsidP="00CA7395">
      <w:pPr>
        <w:numPr>
          <w:ilvl w:val="0"/>
          <w:numId w:val="43"/>
        </w:numPr>
        <w:spacing w:line="276" w:lineRule="auto"/>
      </w:pPr>
      <w:r w:rsidRPr="000D34D8">
        <w:rPr>
          <w:b/>
          <w:i/>
        </w:rPr>
        <w:t>Division:</w:t>
      </w:r>
      <w:r w:rsidRPr="000D34D8">
        <w:rPr>
          <w:i/>
        </w:rPr>
        <w:t xml:space="preserve"> A business unit that has its own set of managers and functions or departments and competes in a distinct industry.</w:t>
      </w:r>
    </w:p>
    <w:p w:rsidR="004E1758" w:rsidRPr="000D34D8" w:rsidRDefault="004E1758" w:rsidP="00CA7395">
      <w:pPr>
        <w:numPr>
          <w:ilvl w:val="0"/>
          <w:numId w:val="43"/>
        </w:numPr>
        <w:spacing w:line="276" w:lineRule="auto"/>
      </w:pPr>
      <w:r w:rsidRPr="000D34D8">
        <w:rPr>
          <w:b/>
          <w:i/>
        </w:rPr>
        <w:t>Business Level Plan:</w:t>
      </w:r>
      <w:r w:rsidRPr="000D34D8">
        <w:t xml:space="preserve"> </w:t>
      </w:r>
      <w:r w:rsidRPr="000D34D8">
        <w:rPr>
          <w:i/>
        </w:rPr>
        <w:t>Divisional managers’ decisions relating to divisions’ long-term goals, overall strategy, and structure</w:t>
      </w:r>
    </w:p>
    <w:p w:rsidR="004E1758" w:rsidRPr="000D34D8" w:rsidRDefault="004E1758" w:rsidP="00CA7395">
      <w:pPr>
        <w:numPr>
          <w:ilvl w:val="0"/>
          <w:numId w:val="43"/>
        </w:numPr>
        <w:spacing w:line="276" w:lineRule="auto"/>
      </w:pPr>
      <w:r w:rsidRPr="000D34D8">
        <w:rPr>
          <w:b/>
          <w:i/>
        </w:rPr>
        <w:t>Business Level Strategy:</w:t>
      </w:r>
      <w:r w:rsidRPr="000D34D8">
        <w:rPr>
          <w:i/>
        </w:rPr>
        <w:t xml:space="preserve"> A plan that indicates how a division intends to compete against its rivals in an industry</w:t>
      </w:r>
    </w:p>
    <w:p w:rsidR="004E1758" w:rsidRPr="000D34D8" w:rsidRDefault="004E1758" w:rsidP="00CA0787">
      <w:pPr>
        <w:spacing w:line="276" w:lineRule="auto"/>
        <w:rPr>
          <w:b/>
          <w:i/>
        </w:rPr>
      </w:pPr>
    </w:p>
    <w:p w:rsidR="004E1758" w:rsidRPr="000D34D8" w:rsidRDefault="004E1758" w:rsidP="000D34D8">
      <w:pPr>
        <w:spacing w:line="276" w:lineRule="auto"/>
        <w:rPr>
          <w:b/>
        </w:rPr>
      </w:pPr>
      <w:r w:rsidRPr="000D34D8">
        <w:rPr>
          <w:b/>
        </w:rPr>
        <w:t>3. Functional Level Planning</w:t>
      </w:r>
    </w:p>
    <w:p w:rsidR="004E1758" w:rsidRPr="000D34D8" w:rsidRDefault="004E1758" w:rsidP="00CA7395">
      <w:pPr>
        <w:numPr>
          <w:ilvl w:val="0"/>
          <w:numId w:val="43"/>
        </w:numPr>
        <w:spacing w:line="276" w:lineRule="auto"/>
      </w:pPr>
      <w:r w:rsidRPr="000D34D8">
        <w:rPr>
          <w:b/>
          <w:i/>
        </w:rPr>
        <w:t>Function:</w:t>
      </w:r>
      <w:r w:rsidRPr="000D34D8">
        <w:rPr>
          <w:i/>
        </w:rPr>
        <w:t xml:space="preserve"> A unit or department in which people have the same skills or use the same resources to perform their job</w:t>
      </w:r>
    </w:p>
    <w:p w:rsidR="004E1758" w:rsidRPr="000D34D8" w:rsidRDefault="004E1758" w:rsidP="00CA7395">
      <w:pPr>
        <w:numPr>
          <w:ilvl w:val="0"/>
          <w:numId w:val="43"/>
        </w:numPr>
        <w:spacing w:line="276" w:lineRule="auto"/>
      </w:pPr>
      <w:r w:rsidRPr="000D34D8">
        <w:rPr>
          <w:b/>
          <w:i/>
        </w:rPr>
        <w:t>Functional Level Plan:</w:t>
      </w:r>
      <w:r w:rsidRPr="000D34D8">
        <w:t xml:space="preserve"> </w:t>
      </w:r>
      <w:r w:rsidRPr="000D34D8">
        <w:rPr>
          <w:i/>
        </w:rPr>
        <w:t>Functional managers’ decisions relating to the goals that functional managers propose to pursue to help the division reach its business-level goals</w:t>
      </w:r>
    </w:p>
    <w:p w:rsidR="004E1758" w:rsidRPr="000D34D8" w:rsidRDefault="004E1758" w:rsidP="00CA7395">
      <w:pPr>
        <w:numPr>
          <w:ilvl w:val="0"/>
          <w:numId w:val="43"/>
        </w:numPr>
        <w:spacing w:line="276" w:lineRule="auto"/>
      </w:pPr>
      <w:r w:rsidRPr="000D34D8">
        <w:rPr>
          <w:b/>
          <w:i/>
        </w:rPr>
        <w:t>Functional Level Strategy:</w:t>
      </w:r>
      <w:r w:rsidRPr="000D34D8">
        <w:rPr>
          <w:i/>
        </w:rPr>
        <w:t xml:space="preserve"> A plan that indicates how a function intends to achieve its goals</w:t>
      </w:r>
    </w:p>
    <w:p w:rsidR="004E1758" w:rsidRPr="000D34D8" w:rsidRDefault="004E1758" w:rsidP="000D34D8">
      <w:pPr>
        <w:spacing w:line="276" w:lineRule="auto"/>
      </w:pPr>
    </w:p>
    <w:p w:rsidR="004E1758" w:rsidRPr="00CA0787" w:rsidRDefault="004E1758" w:rsidP="000D34D8">
      <w:pPr>
        <w:spacing w:line="276" w:lineRule="auto"/>
        <w:rPr>
          <w:b/>
          <w:i/>
        </w:rPr>
      </w:pPr>
      <w:r w:rsidRPr="00CA0787">
        <w:rPr>
          <w:b/>
          <w:i/>
        </w:rPr>
        <w:t xml:space="preserve">ENSURE CONSISTENCY IN PLANNING ACROSS THE THREE DIFFERENT LEVELS </w:t>
      </w:r>
      <w:r w:rsidRPr="00CA0787">
        <w:rPr>
          <w:b/>
          <w:i/>
        </w:rPr>
        <w:sym w:font="Wingdings" w:char="F0E0"/>
      </w:r>
      <w:r w:rsidRPr="00CA0787">
        <w:rPr>
          <w:b/>
          <w:i/>
        </w:rPr>
        <w:t xml:space="preserve"> FUNCTIONAL SHOULD BE CONSISTENT WITH BUSINESS WHICH SHOULD BE CONSISTENT WITH CORPORATE THEREFORE THEY ARE ALL CONSISTENT AND LINKED</w:t>
      </w:r>
    </w:p>
    <w:p w:rsidR="004E1758" w:rsidRPr="000D34D8" w:rsidRDefault="004E1758" w:rsidP="000D34D8">
      <w:pPr>
        <w:spacing w:line="276" w:lineRule="auto"/>
        <w:rPr>
          <w:b/>
        </w:rPr>
      </w:pPr>
    </w:p>
    <w:p w:rsidR="004E1758" w:rsidRPr="000D34D8" w:rsidRDefault="004E1758" w:rsidP="000D34D8">
      <w:pPr>
        <w:spacing w:line="276" w:lineRule="auto"/>
        <w:rPr>
          <w:b/>
          <w:u w:val="single"/>
        </w:rPr>
      </w:pPr>
      <w:r w:rsidRPr="000D34D8">
        <w:rPr>
          <w:b/>
          <w:u w:val="single"/>
        </w:rPr>
        <w:t>Why Planning is Important</w:t>
      </w:r>
    </w:p>
    <w:p w:rsidR="004E1758" w:rsidRPr="000D34D8" w:rsidRDefault="004E1758" w:rsidP="00CA7395">
      <w:pPr>
        <w:numPr>
          <w:ilvl w:val="0"/>
          <w:numId w:val="44"/>
        </w:numPr>
        <w:spacing w:line="276" w:lineRule="auto"/>
        <w:rPr>
          <w:b/>
        </w:rPr>
      </w:pPr>
      <w:r w:rsidRPr="000D34D8">
        <w:t>Gets managers to take part in decision making about the appropriate goals and strategies for an organization</w:t>
      </w:r>
    </w:p>
    <w:p w:rsidR="004E1758" w:rsidRPr="000D34D8" w:rsidRDefault="004E1758" w:rsidP="00CA7395">
      <w:pPr>
        <w:numPr>
          <w:ilvl w:val="0"/>
          <w:numId w:val="44"/>
        </w:numPr>
        <w:spacing w:line="276" w:lineRule="auto"/>
        <w:rPr>
          <w:b/>
        </w:rPr>
      </w:pPr>
      <w:r w:rsidRPr="000D34D8">
        <w:t xml:space="preserve">Gives a sense of direction and purpose </w:t>
      </w:r>
      <w:r w:rsidRPr="000D34D8">
        <w:sym w:font="Wingdings" w:char="F0E0"/>
      </w:r>
      <w:r w:rsidRPr="000D34D8">
        <w:t xml:space="preserve"> managers know what’s important and controls the use of resources effectively</w:t>
      </w:r>
    </w:p>
    <w:p w:rsidR="004E1758" w:rsidRPr="000D34D8" w:rsidRDefault="004E1758" w:rsidP="00CA7395">
      <w:pPr>
        <w:numPr>
          <w:ilvl w:val="0"/>
          <w:numId w:val="44"/>
        </w:numPr>
        <w:spacing w:line="276" w:lineRule="auto"/>
        <w:rPr>
          <w:b/>
        </w:rPr>
      </w:pPr>
      <w:r w:rsidRPr="000D34D8">
        <w:t>Coordinates managers of different functions &amp; divisions and makes sure that they work together in achieving goals (ie: manufacturing team produces only what sales can sell)</w:t>
      </w:r>
    </w:p>
    <w:p w:rsidR="004E1758" w:rsidRPr="000D34D8" w:rsidRDefault="004E1758" w:rsidP="00CA7395">
      <w:pPr>
        <w:numPr>
          <w:ilvl w:val="0"/>
          <w:numId w:val="44"/>
        </w:numPr>
        <w:spacing w:line="276" w:lineRule="auto"/>
        <w:rPr>
          <w:b/>
        </w:rPr>
      </w:pPr>
      <w:r w:rsidRPr="000D34D8">
        <w:t xml:space="preserve">Managers know what they will be held accountable for attaining a goal </w:t>
      </w:r>
      <w:r w:rsidRPr="000D34D8">
        <w:sym w:font="Wingdings" w:char="F0E0"/>
      </w:r>
      <w:r w:rsidRPr="000D34D8">
        <w:t xml:space="preserve"> motivated to do their best to make sure the goal is achieved</w:t>
      </w:r>
    </w:p>
    <w:p w:rsidR="004E1758" w:rsidRPr="000D34D8" w:rsidRDefault="004E1758" w:rsidP="000D34D8">
      <w:pPr>
        <w:spacing w:line="276" w:lineRule="auto"/>
        <w:rPr>
          <w:b/>
        </w:rPr>
      </w:pPr>
    </w:p>
    <w:p w:rsidR="004E1758" w:rsidRPr="000D34D8" w:rsidRDefault="004E1758" w:rsidP="000D34D8">
      <w:pPr>
        <w:spacing w:line="276" w:lineRule="auto"/>
        <w:rPr>
          <w:b/>
          <w:u w:val="single"/>
        </w:rPr>
      </w:pPr>
      <w:r w:rsidRPr="000D34D8">
        <w:rPr>
          <w:b/>
          <w:u w:val="single"/>
        </w:rPr>
        <w:t>Effective Plans</w:t>
      </w:r>
    </w:p>
    <w:p w:rsidR="004E1758" w:rsidRPr="000D34D8" w:rsidRDefault="004E1758" w:rsidP="00CA7395">
      <w:pPr>
        <w:numPr>
          <w:ilvl w:val="1"/>
          <w:numId w:val="44"/>
        </w:numPr>
        <w:spacing w:line="276" w:lineRule="auto"/>
        <w:rPr>
          <w:b/>
        </w:rPr>
      </w:pPr>
      <w:r w:rsidRPr="000D34D8">
        <w:rPr>
          <w:b/>
        </w:rPr>
        <w:t>Unity:</w:t>
      </w:r>
      <w:r w:rsidRPr="000D34D8">
        <w:t xml:space="preserve"> at any one time only one central guiding plan should be put into operation</w:t>
      </w:r>
    </w:p>
    <w:p w:rsidR="004E1758" w:rsidRPr="000D34D8" w:rsidRDefault="004E1758" w:rsidP="00CA7395">
      <w:pPr>
        <w:numPr>
          <w:ilvl w:val="1"/>
          <w:numId w:val="44"/>
        </w:numPr>
        <w:spacing w:line="276" w:lineRule="auto"/>
        <w:rPr>
          <w:b/>
        </w:rPr>
      </w:pPr>
      <w:r w:rsidRPr="000D34D8">
        <w:rPr>
          <w:b/>
        </w:rPr>
        <w:t>Continuity:</w:t>
      </w:r>
      <w:r w:rsidRPr="000D34D8">
        <w:t xml:space="preserve"> planning does not just happen once </w:t>
      </w:r>
      <w:r w:rsidRPr="000D34D8">
        <w:sym w:font="Wingdings" w:char="F0E0"/>
      </w:r>
      <w:r w:rsidRPr="000D34D8">
        <w:t xml:space="preserve"> plans are built, refined and modified so that all levels fit together into one broad framework</w:t>
      </w:r>
    </w:p>
    <w:p w:rsidR="004E1758" w:rsidRPr="000D34D8" w:rsidRDefault="004E1758" w:rsidP="00CA7395">
      <w:pPr>
        <w:numPr>
          <w:ilvl w:val="1"/>
          <w:numId w:val="44"/>
        </w:numPr>
        <w:spacing w:line="276" w:lineRule="auto"/>
        <w:rPr>
          <w:b/>
        </w:rPr>
      </w:pPr>
      <w:r w:rsidRPr="000D34D8">
        <w:rPr>
          <w:b/>
        </w:rPr>
        <w:t>Accuracy:</w:t>
      </w:r>
      <w:r w:rsidRPr="000D34D8">
        <w:t xml:space="preserve"> managers need to make every attempt to collect and use all available information at their disposal in the planning process</w:t>
      </w:r>
    </w:p>
    <w:p w:rsidR="004E1758" w:rsidRPr="00CA0787" w:rsidRDefault="004E1758" w:rsidP="00CA7395">
      <w:pPr>
        <w:numPr>
          <w:ilvl w:val="1"/>
          <w:numId w:val="44"/>
        </w:numPr>
        <w:spacing w:line="276" w:lineRule="auto"/>
        <w:rPr>
          <w:b/>
        </w:rPr>
      </w:pPr>
      <w:r w:rsidRPr="000D34D8">
        <w:rPr>
          <w:b/>
        </w:rPr>
        <w:t>Flexibility:</w:t>
      </w:r>
      <w:r w:rsidRPr="000D34D8">
        <w:t xml:space="preserve"> plans should be altered if the situation changes</w:t>
      </w:r>
    </w:p>
    <w:p w:rsidR="004E1758" w:rsidRPr="000D34D8" w:rsidRDefault="004E1758" w:rsidP="00CA0787">
      <w:pPr>
        <w:spacing w:line="276" w:lineRule="auto"/>
        <w:ind w:left="360"/>
        <w:rPr>
          <w:b/>
        </w:rPr>
      </w:pPr>
    </w:p>
    <w:p w:rsidR="004E1758" w:rsidRPr="00CA0787" w:rsidRDefault="004E1758" w:rsidP="000D34D8">
      <w:pPr>
        <w:spacing w:line="276" w:lineRule="auto"/>
        <w:rPr>
          <w:i/>
        </w:rPr>
      </w:pPr>
      <w:r w:rsidRPr="00CA0787">
        <w:rPr>
          <w:b/>
          <w:i/>
        </w:rPr>
        <w:t>THIS ENSURES THAT MULTIPLE GOALS AND PLANS DO NOT CAUSE CONFUSION AND DISORDER</w:t>
      </w:r>
    </w:p>
    <w:p w:rsidR="004E1758" w:rsidRPr="000D34D8" w:rsidRDefault="004E1758" w:rsidP="000D34D8">
      <w:pPr>
        <w:spacing w:line="276" w:lineRule="auto"/>
        <w:rPr>
          <w:b/>
        </w:rPr>
      </w:pPr>
    </w:p>
    <w:p w:rsidR="004E1758" w:rsidRPr="000D34D8" w:rsidRDefault="004E1758" w:rsidP="000D34D8">
      <w:pPr>
        <w:spacing w:line="276" w:lineRule="auto"/>
      </w:pPr>
      <w:r w:rsidRPr="000D34D8">
        <w:rPr>
          <w:b/>
          <w:u w:val="single"/>
        </w:rPr>
        <w:t>Establishing Major Goals and Management by Objectives (MBO)</w:t>
      </w:r>
    </w:p>
    <w:p w:rsidR="004E1758" w:rsidRPr="000D34D8" w:rsidRDefault="004E1758" w:rsidP="00CA7395">
      <w:pPr>
        <w:numPr>
          <w:ilvl w:val="0"/>
          <w:numId w:val="45"/>
        </w:numPr>
        <w:spacing w:line="276" w:lineRule="auto"/>
        <w:rPr>
          <w:b/>
        </w:rPr>
      </w:pPr>
      <w:r w:rsidRPr="000D34D8">
        <w:t>Once business is defined, managers must establish a set of primary goals to give the organization a sense of direction/purpose</w:t>
      </w:r>
    </w:p>
    <w:p w:rsidR="004E1758" w:rsidRPr="000D34D8" w:rsidRDefault="004E1758" w:rsidP="00CA7395">
      <w:pPr>
        <w:numPr>
          <w:ilvl w:val="0"/>
          <w:numId w:val="45"/>
        </w:numPr>
        <w:spacing w:line="276" w:lineRule="auto"/>
        <w:rPr>
          <w:b/>
        </w:rPr>
      </w:pPr>
      <w:r w:rsidRPr="000D34D8">
        <w:t xml:space="preserve">Effective goals are </w:t>
      </w:r>
      <w:r w:rsidRPr="000D34D8">
        <w:rPr>
          <w:b/>
        </w:rPr>
        <w:t>ambitious</w:t>
      </w:r>
      <w:r w:rsidRPr="000D34D8">
        <w:rPr>
          <w:i/>
        </w:rPr>
        <w:t xml:space="preserve"> (stretch the organization so that managers improve performance capabilities)</w:t>
      </w:r>
      <w:r w:rsidRPr="000D34D8">
        <w:t xml:space="preserve">, are </w:t>
      </w:r>
      <w:r w:rsidRPr="000D34D8">
        <w:rPr>
          <w:b/>
        </w:rPr>
        <w:t xml:space="preserve">realistic </w:t>
      </w:r>
      <w:r w:rsidRPr="000D34D8">
        <w:rPr>
          <w:i/>
        </w:rPr>
        <w:t>(challenging yet attainable)</w:t>
      </w:r>
      <w:r w:rsidRPr="000D34D8">
        <w:t xml:space="preserve">, and are stated in term of </w:t>
      </w:r>
      <w:r w:rsidRPr="000D34D8">
        <w:rPr>
          <w:b/>
        </w:rPr>
        <w:t>time period for accomplishment</w:t>
      </w:r>
      <w:r w:rsidRPr="000D34D8">
        <w:t xml:space="preserve"> </w:t>
      </w:r>
      <w:r w:rsidRPr="000D34D8">
        <w:rPr>
          <w:i/>
        </w:rPr>
        <w:t>(adds a sense of urgency)</w:t>
      </w:r>
    </w:p>
    <w:p w:rsidR="004E1758" w:rsidRPr="000D34D8" w:rsidRDefault="004E1758" w:rsidP="00CA7395">
      <w:pPr>
        <w:numPr>
          <w:ilvl w:val="0"/>
          <w:numId w:val="45"/>
        </w:numPr>
        <w:spacing w:line="276" w:lineRule="auto"/>
        <w:rPr>
          <w:b/>
        </w:rPr>
      </w:pPr>
      <w:r w:rsidRPr="000D34D8">
        <w:rPr>
          <w:b/>
        </w:rPr>
        <w:t>MBO</w:t>
      </w:r>
      <w:r w:rsidRPr="000D34D8">
        <w:t xml:space="preserve"> is a system of evaluating subordinates for their ability to achieve specific organizational goals or performance standards </w:t>
      </w:r>
      <w:r w:rsidRPr="000D34D8">
        <w:sym w:font="Wingdings" w:char="F0E0"/>
      </w:r>
      <w:r w:rsidRPr="000D34D8">
        <w:t xml:space="preserve"> involves 3 specific steps:</w:t>
      </w:r>
    </w:p>
    <w:p w:rsidR="004E1758" w:rsidRPr="000D34D8" w:rsidRDefault="004E1758" w:rsidP="00CA7395">
      <w:pPr>
        <w:numPr>
          <w:ilvl w:val="0"/>
          <w:numId w:val="46"/>
        </w:numPr>
        <w:spacing w:line="276" w:lineRule="auto"/>
        <w:rPr>
          <w:b/>
        </w:rPr>
      </w:pPr>
      <w:r w:rsidRPr="000D34D8">
        <w:rPr>
          <w:b/>
        </w:rPr>
        <w:t>Specific goals and objectives are established at each level of the organization</w:t>
      </w:r>
    </w:p>
    <w:p w:rsidR="004E1758" w:rsidRPr="000D34D8" w:rsidRDefault="004E1758" w:rsidP="00CA7395">
      <w:pPr>
        <w:numPr>
          <w:ilvl w:val="0"/>
          <w:numId w:val="46"/>
        </w:numPr>
        <w:spacing w:line="276" w:lineRule="auto"/>
        <w:rPr>
          <w:b/>
        </w:rPr>
      </w:pPr>
      <w:r w:rsidRPr="000D34D8">
        <w:rPr>
          <w:b/>
        </w:rPr>
        <w:t>Managers and their subordinates together determine the subordinates’ goals</w:t>
      </w:r>
    </w:p>
    <w:p w:rsidR="004E1758" w:rsidRPr="000D34D8" w:rsidRDefault="004E1758" w:rsidP="00CA7395">
      <w:pPr>
        <w:numPr>
          <w:ilvl w:val="0"/>
          <w:numId w:val="46"/>
        </w:numPr>
        <w:spacing w:line="276" w:lineRule="auto"/>
        <w:rPr>
          <w:b/>
        </w:rPr>
      </w:pPr>
      <w:r w:rsidRPr="000D34D8">
        <w:rPr>
          <w:b/>
        </w:rPr>
        <w:t>Managers and their subordinates periodically review the subordinates’ progress towards meeting goals</w:t>
      </w:r>
    </w:p>
    <w:p w:rsidR="004E1758" w:rsidRPr="000D34D8" w:rsidRDefault="004E1758" w:rsidP="00CA0787">
      <w:pPr>
        <w:spacing w:line="276" w:lineRule="auto"/>
        <w:jc w:val="center"/>
        <w:rPr>
          <w:b/>
        </w:rPr>
      </w:pPr>
    </w:p>
    <w:p w:rsidR="004E1758" w:rsidRPr="000D34D8" w:rsidRDefault="004E1758" w:rsidP="00CA0787">
      <w:pPr>
        <w:spacing w:line="276" w:lineRule="auto"/>
        <w:jc w:val="center"/>
        <w:rPr>
          <w:b/>
        </w:rPr>
      </w:pPr>
      <w:r>
        <w:rPr>
          <w:b/>
          <w:u w:val="single"/>
        </w:rPr>
        <w:t>FORUMULATION STRATEGY</w:t>
      </w:r>
    </w:p>
    <w:p w:rsidR="004E1758" w:rsidRPr="000D34D8" w:rsidRDefault="004E1758" w:rsidP="000D34D8">
      <w:pPr>
        <w:spacing w:line="276" w:lineRule="auto"/>
      </w:pPr>
      <w:r w:rsidRPr="000D34D8">
        <w:rPr>
          <w:b/>
        </w:rPr>
        <w:t xml:space="preserve">Strategy formation: </w:t>
      </w:r>
      <w:r w:rsidRPr="000D34D8">
        <w:t>analysis of an organization’s current situation followed by the development of strategies to accomplish the organization’s mission and achieve its goals</w:t>
      </w:r>
    </w:p>
    <w:p w:rsidR="004E1758" w:rsidRPr="000D34D8" w:rsidRDefault="004E1758" w:rsidP="00CA7395">
      <w:pPr>
        <w:numPr>
          <w:ilvl w:val="0"/>
          <w:numId w:val="47"/>
        </w:numPr>
        <w:spacing w:line="276" w:lineRule="auto"/>
        <w:rPr>
          <w:b/>
        </w:rPr>
      </w:pPr>
      <w:r w:rsidRPr="000D34D8">
        <w:rPr>
          <w:b/>
        </w:rPr>
        <w:t>SWOT Analysis</w:t>
      </w:r>
    </w:p>
    <w:p w:rsidR="004E1758" w:rsidRPr="000D34D8" w:rsidRDefault="004E1758" w:rsidP="00CA7395">
      <w:pPr>
        <w:numPr>
          <w:ilvl w:val="1"/>
          <w:numId w:val="47"/>
        </w:numPr>
        <w:spacing w:line="276" w:lineRule="auto"/>
        <w:rPr>
          <w:b/>
        </w:rPr>
      </w:pPr>
      <w:r w:rsidRPr="000D34D8">
        <w:rPr>
          <w:b/>
        </w:rPr>
        <w:t>S</w:t>
      </w:r>
      <w:r w:rsidRPr="000D34D8">
        <w:t xml:space="preserve">trengths </w:t>
      </w:r>
      <w:r w:rsidRPr="000D34D8">
        <w:rPr>
          <w:b/>
        </w:rPr>
        <w:t>W</w:t>
      </w:r>
      <w:r w:rsidRPr="000D34D8">
        <w:t xml:space="preserve">eaknesses </w:t>
      </w:r>
      <w:r w:rsidRPr="000D34D8">
        <w:rPr>
          <w:b/>
        </w:rPr>
        <w:t>O</w:t>
      </w:r>
      <w:r w:rsidRPr="000D34D8">
        <w:t>pportunities</w:t>
      </w:r>
      <w:r w:rsidRPr="000D34D8">
        <w:rPr>
          <w:b/>
        </w:rPr>
        <w:t xml:space="preserve"> T</w:t>
      </w:r>
      <w:r w:rsidRPr="000D34D8">
        <w:t>hreats</w:t>
      </w:r>
    </w:p>
    <w:p w:rsidR="004E1758" w:rsidRPr="000D34D8" w:rsidRDefault="004E1758" w:rsidP="00CA7395">
      <w:pPr>
        <w:numPr>
          <w:ilvl w:val="1"/>
          <w:numId w:val="47"/>
        </w:numPr>
        <w:spacing w:line="276" w:lineRule="auto"/>
        <w:rPr>
          <w:b/>
        </w:rPr>
      </w:pPr>
      <w:r w:rsidRPr="000D34D8">
        <w:t>First characterize the present state of the organization and then consider how the strengths can be maintained and how to overcome weaknesses</w:t>
      </w:r>
    </w:p>
    <w:p w:rsidR="004E1758" w:rsidRPr="000D34D8" w:rsidRDefault="004E1758" w:rsidP="00CA7395">
      <w:pPr>
        <w:numPr>
          <w:ilvl w:val="1"/>
          <w:numId w:val="47"/>
        </w:numPr>
        <w:spacing w:line="276" w:lineRule="auto"/>
        <w:rPr>
          <w:b/>
        </w:rPr>
      </w:pPr>
      <w:r w:rsidRPr="000D34D8">
        <w:t xml:space="preserve">Next identify potential opportunities and threats in the environment </w:t>
      </w:r>
      <w:r w:rsidRPr="000D34D8">
        <w:sym w:font="Wingdings" w:char="F0E0"/>
      </w:r>
      <w:r w:rsidRPr="000D34D8">
        <w:t xml:space="preserve"> managers can consider how to take advantage of opportunities and how to prevent threats</w:t>
      </w:r>
    </w:p>
    <w:p w:rsidR="004E1758" w:rsidRPr="000D34D8" w:rsidRDefault="004E1758" w:rsidP="00CA7395">
      <w:pPr>
        <w:numPr>
          <w:ilvl w:val="0"/>
          <w:numId w:val="47"/>
        </w:numPr>
        <w:spacing w:line="276" w:lineRule="auto"/>
        <w:rPr>
          <w:b/>
        </w:rPr>
      </w:pPr>
      <w:r w:rsidRPr="000D34D8">
        <w:rPr>
          <w:b/>
        </w:rPr>
        <w:t>MICHAEL PORTER’s Five Forces Model (major threats to the profit)</w:t>
      </w:r>
    </w:p>
    <w:p w:rsidR="004E1758" w:rsidRPr="000D34D8" w:rsidRDefault="004E1758" w:rsidP="00CA7395">
      <w:pPr>
        <w:numPr>
          <w:ilvl w:val="1"/>
          <w:numId w:val="47"/>
        </w:numPr>
        <w:spacing w:line="276" w:lineRule="auto"/>
        <w:rPr>
          <w:b/>
        </w:rPr>
      </w:pPr>
      <w:r w:rsidRPr="000D34D8">
        <w:t>level of rivalry among organizations in an industry</w:t>
      </w:r>
    </w:p>
    <w:p w:rsidR="004E1758" w:rsidRPr="000D34D8" w:rsidRDefault="004E1758" w:rsidP="00CA7395">
      <w:pPr>
        <w:numPr>
          <w:ilvl w:val="1"/>
          <w:numId w:val="47"/>
        </w:numPr>
        <w:spacing w:line="276" w:lineRule="auto"/>
        <w:rPr>
          <w:b/>
        </w:rPr>
      </w:pPr>
      <w:r w:rsidRPr="000D34D8">
        <w:t>potential for entry in an industry</w:t>
      </w:r>
    </w:p>
    <w:p w:rsidR="004E1758" w:rsidRPr="000D34D8" w:rsidRDefault="004E1758" w:rsidP="00CA7395">
      <w:pPr>
        <w:numPr>
          <w:ilvl w:val="1"/>
          <w:numId w:val="47"/>
        </w:numPr>
        <w:spacing w:line="276" w:lineRule="auto"/>
        <w:rPr>
          <w:b/>
        </w:rPr>
      </w:pPr>
      <w:r w:rsidRPr="000D34D8">
        <w:t>power of suppliers</w:t>
      </w:r>
    </w:p>
    <w:p w:rsidR="004E1758" w:rsidRPr="000D34D8" w:rsidRDefault="004E1758" w:rsidP="00CA7395">
      <w:pPr>
        <w:numPr>
          <w:ilvl w:val="1"/>
          <w:numId w:val="47"/>
        </w:numPr>
        <w:spacing w:line="276" w:lineRule="auto"/>
        <w:rPr>
          <w:b/>
        </w:rPr>
      </w:pPr>
      <w:r w:rsidRPr="000D34D8">
        <w:t>power of customers</w:t>
      </w:r>
    </w:p>
    <w:p w:rsidR="004E1758" w:rsidRPr="000D34D8" w:rsidRDefault="004E1758" w:rsidP="00CA7395">
      <w:pPr>
        <w:numPr>
          <w:ilvl w:val="1"/>
          <w:numId w:val="47"/>
        </w:numPr>
        <w:spacing w:line="276" w:lineRule="auto"/>
        <w:rPr>
          <w:b/>
        </w:rPr>
      </w:pPr>
      <w:r w:rsidRPr="000D34D8">
        <w:t>threat of substitute products</w:t>
      </w:r>
    </w:p>
    <w:p w:rsidR="004E1758" w:rsidRPr="000D34D8" w:rsidRDefault="004E1758" w:rsidP="000D34D8">
      <w:pPr>
        <w:spacing w:line="276" w:lineRule="auto"/>
        <w:rPr>
          <w:b/>
        </w:rPr>
      </w:pPr>
    </w:p>
    <w:p w:rsidR="004E1758" w:rsidRPr="000D34D8" w:rsidRDefault="004E1758" w:rsidP="000D34D8">
      <w:pPr>
        <w:spacing w:line="276" w:lineRule="auto"/>
        <w:rPr>
          <w:b/>
          <w:u w:val="single"/>
        </w:rPr>
      </w:pPr>
      <w:r w:rsidRPr="000D34D8">
        <w:rPr>
          <w:b/>
          <w:u w:val="single"/>
        </w:rPr>
        <w:t>Planning &amp; Implementing Strategies</w:t>
      </w:r>
    </w:p>
    <w:p w:rsidR="004E1758" w:rsidRPr="000D34D8" w:rsidRDefault="004E1758" w:rsidP="00CA7395">
      <w:pPr>
        <w:numPr>
          <w:ilvl w:val="0"/>
          <w:numId w:val="48"/>
        </w:numPr>
        <w:tabs>
          <w:tab w:val="clear" w:pos="1800"/>
          <w:tab w:val="num" w:pos="360"/>
        </w:tabs>
        <w:spacing w:line="276" w:lineRule="auto"/>
        <w:ind w:hanging="1800"/>
        <w:rPr>
          <w:b/>
          <w:u w:val="single"/>
        </w:rPr>
      </w:pPr>
      <w:r w:rsidRPr="000D34D8">
        <w:t>After conduction SWOT analysis, there are five steps to take in implementing a strategy:</w:t>
      </w:r>
    </w:p>
    <w:p w:rsidR="004E1758" w:rsidRPr="000D34D8" w:rsidRDefault="004E1758" w:rsidP="00CA7395">
      <w:pPr>
        <w:numPr>
          <w:ilvl w:val="0"/>
          <w:numId w:val="49"/>
        </w:numPr>
        <w:spacing w:line="276" w:lineRule="auto"/>
        <w:rPr>
          <w:b/>
          <w:u w:val="single"/>
        </w:rPr>
      </w:pPr>
      <w:r w:rsidRPr="000D34D8">
        <w:t>Allocation responsibility for implementation to the appropriate individuals or groups</w:t>
      </w:r>
    </w:p>
    <w:p w:rsidR="004E1758" w:rsidRPr="000D34D8" w:rsidRDefault="004E1758" w:rsidP="00CA7395">
      <w:pPr>
        <w:numPr>
          <w:ilvl w:val="0"/>
          <w:numId w:val="49"/>
        </w:numPr>
        <w:spacing w:line="276" w:lineRule="auto"/>
        <w:rPr>
          <w:b/>
          <w:u w:val="single"/>
        </w:rPr>
      </w:pPr>
      <w:r w:rsidRPr="000D34D8">
        <w:t>Drafting detailed action plans that specify how a strategy is to be implemented</w:t>
      </w:r>
    </w:p>
    <w:p w:rsidR="004E1758" w:rsidRPr="000D34D8" w:rsidRDefault="004E1758" w:rsidP="00CA7395">
      <w:pPr>
        <w:numPr>
          <w:ilvl w:val="0"/>
          <w:numId w:val="49"/>
        </w:numPr>
        <w:spacing w:line="276" w:lineRule="auto"/>
        <w:rPr>
          <w:b/>
          <w:u w:val="single"/>
        </w:rPr>
      </w:pPr>
      <w:r w:rsidRPr="000D34D8">
        <w:t>Establishing a timetable for the implementation that includes precise, measurable goals linked to the attainment of the action plan</w:t>
      </w:r>
    </w:p>
    <w:p w:rsidR="004E1758" w:rsidRPr="000D34D8" w:rsidRDefault="004E1758" w:rsidP="00CA7395">
      <w:pPr>
        <w:numPr>
          <w:ilvl w:val="0"/>
          <w:numId w:val="49"/>
        </w:numPr>
        <w:spacing w:line="276" w:lineRule="auto"/>
        <w:rPr>
          <w:b/>
          <w:u w:val="single"/>
        </w:rPr>
      </w:pPr>
      <w:r w:rsidRPr="000D34D8">
        <w:t>Allocating appropriate resources to the responsible individuals or groups</w:t>
      </w:r>
    </w:p>
    <w:p w:rsidR="004E1758" w:rsidRPr="000D34D8" w:rsidRDefault="004E1758" w:rsidP="00CA7395">
      <w:pPr>
        <w:numPr>
          <w:ilvl w:val="0"/>
          <w:numId w:val="49"/>
        </w:numPr>
        <w:spacing w:line="276" w:lineRule="auto"/>
        <w:rPr>
          <w:b/>
          <w:u w:val="single"/>
        </w:rPr>
      </w:pPr>
      <w:r w:rsidRPr="000D34D8">
        <w:t>Holding specific individuals or groups responsible for reaching corporate, divisional, and functional goals</w:t>
      </w:r>
    </w:p>
    <w:p w:rsidR="004E1758" w:rsidRPr="000D34D8" w:rsidRDefault="004E1758" w:rsidP="000D34D8">
      <w:pPr>
        <w:spacing w:line="276" w:lineRule="auto"/>
      </w:pPr>
    </w:p>
    <w:p w:rsidR="004E1758" w:rsidRPr="000D34D8" w:rsidRDefault="004E1758" w:rsidP="000D34D8">
      <w:pPr>
        <w:spacing w:line="276" w:lineRule="auto"/>
        <w:rPr>
          <w:b/>
          <w:u w:val="single"/>
        </w:rPr>
      </w:pPr>
    </w:p>
    <w:p w:rsidR="004E1758" w:rsidRPr="000D34D8" w:rsidRDefault="004E1758" w:rsidP="000D34D8">
      <w:pPr>
        <w:spacing w:line="276" w:lineRule="auto"/>
        <w:rPr>
          <w:b/>
          <w:u w:val="single"/>
        </w:rPr>
      </w:pPr>
      <w:r w:rsidRPr="000D34D8">
        <w:rPr>
          <w:b/>
          <w:u w:val="single"/>
        </w:rPr>
        <w:t>Tips for Managers</w:t>
      </w:r>
    </w:p>
    <w:p w:rsidR="004E1758" w:rsidRPr="000D34D8" w:rsidRDefault="004E1758" w:rsidP="00CA7395">
      <w:pPr>
        <w:numPr>
          <w:ilvl w:val="0"/>
          <w:numId w:val="50"/>
        </w:numPr>
        <w:spacing w:line="276" w:lineRule="auto"/>
        <w:rPr>
          <w:b/>
          <w:u w:val="single"/>
        </w:rPr>
      </w:pPr>
      <w:r w:rsidRPr="000D34D8">
        <w:t>Periodically define an organization’s business to determine how well it is achieving its mission. Use this planning exercise to determine its future goals</w:t>
      </w:r>
    </w:p>
    <w:p w:rsidR="004E1758" w:rsidRPr="000D34D8" w:rsidRDefault="004E1758" w:rsidP="00CA7395">
      <w:pPr>
        <w:numPr>
          <w:ilvl w:val="0"/>
          <w:numId w:val="50"/>
        </w:numPr>
        <w:spacing w:line="276" w:lineRule="auto"/>
        <w:rPr>
          <w:b/>
          <w:u w:val="single"/>
        </w:rPr>
      </w:pPr>
      <w:r w:rsidRPr="000D34D8">
        <w:t>Make SWOT analysis as integral part of the planning process</w:t>
      </w:r>
    </w:p>
    <w:p w:rsidR="004E1758" w:rsidRPr="000D34D8" w:rsidRDefault="004E1758" w:rsidP="00CA7395">
      <w:pPr>
        <w:numPr>
          <w:ilvl w:val="0"/>
          <w:numId w:val="50"/>
        </w:numPr>
        <w:spacing w:line="276" w:lineRule="auto"/>
        <w:rPr>
          <w:b/>
          <w:u w:val="single"/>
        </w:rPr>
      </w:pPr>
      <w:r w:rsidRPr="000D34D8">
        <w:t>Always be alert for opportunities to increase the value of an organization’s goods and services so it can better serve its customers’ needs</w:t>
      </w:r>
    </w:p>
    <w:p w:rsidR="004E1758" w:rsidRPr="000D34D8" w:rsidRDefault="004E1758" w:rsidP="00CA7395">
      <w:pPr>
        <w:numPr>
          <w:ilvl w:val="0"/>
          <w:numId w:val="50"/>
        </w:numPr>
        <w:spacing w:line="276" w:lineRule="auto"/>
        <w:rPr>
          <w:b/>
          <w:u w:val="single"/>
        </w:rPr>
      </w:pPr>
      <w:r w:rsidRPr="000D34D8">
        <w:t>Ensure that functional managers focus on finding new ways to lower the costs of value creation or to add value to products so that an organization can pursue bow a low-cost and a differentiation strategy</w:t>
      </w:r>
    </w:p>
    <w:p w:rsidR="004E1758" w:rsidRDefault="004E1758" w:rsidP="00CA7395">
      <w:pPr>
        <w:numPr>
          <w:ilvl w:val="0"/>
          <w:numId w:val="50"/>
        </w:numPr>
        <w:spacing w:line="276" w:lineRule="auto"/>
      </w:pPr>
      <w:r w:rsidRPr="000D34D8">
        <w:t>Carefully asses the costs and benefits associated with using a corporate-level strategy and enter a new business only when it can be clearly demonstrated that the business will increase the value of your products</w:t>
      </w:r>
    </w:p>
    <w:p w:rsidR="004E1758" w:rsidRDefault="004E1758" w:rsidP="00E1403D">
      <w:pPr>
        <w:spacing w:line="276" w:lineRule="auto"/>
      </w:pPr>
    </w:p>
    <w:p w:rsidR="004E1758" w:rsidRDefault="004E1758" w:rsidP="00E1403D">
      <w:pPr>
        <w:spacing w:line="276" w:lineRule="auto"/>
        <w:rPr>
          <w:b/>
          <w:u w:val="single"/>
        </w:rPr>
      </w:pPr>
      <w:r>
        <w:rPr>
          <w:b/>
          <w:u w:val="single"/>
        </w:rPr>
        <w:t>Managing Organizational Structure</w:t>
      </w:r>
    </w:p>
    <w:p w:rsidR="004E1758" w:rsidRPr="00CA0787" w:rsidRDefault="004E1758" w:rsidP="00E1403D">
      <w:pPr>
        <w:spacing w:line="276" w:lineRule="auto"/>
        <w:rPr>
          <w:b/>
          <w:u w:val="single"/>
        </w:rPr>
      </w:pPr>
    </w:p>
    <w:p w:rsidR="004E1758" w:rsidRPr="00CA0787" w:rsidRDefault="004E1758" w:rsidP="00E416A0">
      <w:pPr>
        <w:spacing w:line="276" w:lineRule="auto"/>
        <w:rPr>
          <w:b/>
        </w:rPr>
      </w:pPr>
      <w:r w:rsidRPr="00CA0787">
        <w:rPr>
          <w:b/>
        </w:rPr>
        <w:t xml:space="preserve">The Management Process </w:t>
      </w:r>
    </w:p>
    <w:p w:rsidR="004E1758" w:rsidRDefault="004E1758" w:rsidP="00CA7395">
      <w:pPr>
        <w:numPr>
          <w:ilvl w:val="0"/>
          <w:numId w:val="51"/>
        </w:numPr>
        <w:spacing w:line="276" w:lineRule="auto"/>
      </w:pPr>
      <w:r>
        <w:t>A series of activities developed to allow businesses to achieve their goals: planning, organizing, leading, and controlling.</w:t>
      </w:r>
    </w:p>
    <w:p w:rsidR="004E1758" w:rsidRPr="00CA0787" w:rsidRDefault="004E1758" w:rsidP="00E416A0">
      <w:pPr>
        <w:spacing w:line="276" w:lineRule="auto"/>
        <w:rPr>
          <w:b/>
        </w:rPr>
      </w:pPr>
    </w:p>
    <w:p w:rsidR="004E1758" w:rsidRPr="00CA0787" w:rsidRDefault="004E1758" w:rsidP="00E416A0">
      <w:pPr>
        <w:spacing w:line="276" w:lineRule="auto"/>
        <w:rPr>
          <w:b/>
        </w:rPr>
      </w:pPr>
      <w:r w:rsidRPr="00CA0787">
        <w:rPr>
          <w:b/>
        </w:rPr>
        <w:t>Organizing</w:t>
      </w:r>
    </w:p>
    <w:p w:rsidR="004E1758" w:rsidRDefault="004E1758" w:rsidP="00CA7395">
      <w:pPr>
        <w:numPr>
          <w:ilvl w:val="0"/>
          <w:numId w:val="51"/>
        </w:numPr>
        <w:spacing w:line="276" w:lineRule="auto"/>
      </w:pPr>
      <w:r>
        <w:t>How to use existing resources to implement the plan.</w:t>
      </w:r>
    </w:p>
    <w:p w:rsidR="004E1758" w:rsidRDefault="004E1758" w:rsidP="00CA7395">
      <w:pPr>
        <w:numPr>
          <w:ilvl w:val="0"/>
          <w:numId w:val="51"/>
        </w:numPr>
        <w:spacing w:line="276" w:lineRule="auto"/>
      </w:pPr>
      <w:r>
        <w:t>Arranging jobs to create an efficient task system within the firm.</w:t>
      </w:r>
    </w:p>
    <w:p w:rsidR="004E1758" w:rsidRPr="00CA0787" w:rsidRDefault="004E1758" w:rsidP="00E416A0">
      <w:pPr>
        <w:spacing w:line="276" w:lineRule="auto"/>
        <w:rPr>
          <w:b/>
        </w:rPr>
      </w:pPr>
    </w:p>
    <w:p w:rsidR="004E1758" w:rsidRPr="00CA0787" w:rsidRDefault="004E1758" w:rsidP="00E416A0">
      <w:pPr>
        <w:spacing w:line="276" w:lineRule="auto"/>
        <w:rPr>
          <w:b/>
        </w:rPr>
      </w:pPr>
      <w:r w:rsidRPr="00CA0787">
        <w:rPr>
          <w:b/>
        </w:rPr>
        <w:t>How about some jobs?</w:t>
      </w:r>
    </w:p>
    <w:p w:rsidR="004E1758" w:rsidRDefault="004E1758" w:rsidP="00CA7395">
      <w:pPr>
        <w:numPr>
          <w:ilvl w:val="0"/>
          <w:numId w:val="52"/>
        </w:numPr>
        <w:spacing w:line="276" w:lineRule="auto"/>
      </w:pPr>
      <w:r>
        <w:t xml:space="preserve">The first step in organizational design is job design, the process by which managers decide how to divide tasks into specific jobs. However, in deciding how to assign tasks to individual jobs the managers must be careful not to go too far with job simplification --- the process of reducing the number of tasks that each employee performs. Too much job simplification may reduce efficiency rather than increase it if workers find their simplified jobs boring and monotonous, become demotivated and unhappy, and as a result perform at a low level. </w:t>
      </w:r>
    </w:p>
    <w:p w:rsidR="004E1758" w:rsidRDefault="004E1758" w:rsidP="00CA7395">
      <w:pPr>
        <w:numPr>
          <w:ilvl w:val="0"/>
          <w:numId w:val="52"/>
        </w:numPr>
        <w:spacing w:line="276" w:lineRule="auto"/>
      </w:pPr>
      <w:r>
        <w:t>Other ways to create a division of labor and design individual jobs to encourage employees to perform at a higher level and be more satisfied with their work are job enlargement and job enrichment, which are better ways than job simplification to group tasks into jobs.</w:t>
      </w:r>
    </w:p>
    <w:p w:rsidR="004E1758" w:rsidRDefault="004E1758" w:rsidP="00CA7395">
      <w:pPr>
        <w:numPr>
          <w:ilvl w:val="0"/>
          <w:numId w:val="52"/>
        </w:numPr>
        <w:spacing w:line="276" w:lineRule="auto"/>
      </w:pPr>
      <w:r>
        <w:t>Job enlargement increases the number of different tasks in a given job by changing the division of labor. The idea of job enlargement is that increasing the range of tasks performed by an employee it will reduce the boredom and fatigue and may in fact increase motivation to perform at a high level.</w:t>
      </w:r>
    </w:p>
    <w:p w:rsidR="004E1758" w:rsidRDefault="004E1758" w:rsidP="00CA7395">
      <w:pPr>
        <w:numPr>
          <w:ilvl w:val="0"/>
          <w:numId w:val="52"/>
        </w:numPr>
        <w:spacing w:line="276" w:lineRule="auto"/>
      </w:pPr>
      <w:r>
        <w:t>Job enrichment increases the degree of responsibility a worker has over his or her job by either empowering employees to experiment to find new or better way of doing the job or encouraging employees to develop new skills. The idea of behind job enrichment is that increasing employees’ responsibility increases their involvement in their jobs.</w:t>
      </w:r>
    </w:p>
    <w:p w:rsidR="004E1758" w:rsidRPr="00CA0787" w:rsidRDefault="004E1758" w:rsidP="002C4670">
      <w:pPr>
        <w:spacing w:line="276" w:lineRule="auto"/>
        <w:rPr>
          <w:b/>
          <w:i/>
          <w:u w:val="single"/>
        </w:rPr>
      </w:pPr>
    </w:p>
    <w:p w:rsidR="004E1758" w:rsidRDefault="004E1758" w:rsidP="00E1403D">
      <w:pPr>
        <w:spacing w:line="276" w:lineRule="auto"/>
      </w:pPr>
      <w:r w:rsidRPr="00CA0787">
        <w:rPr>
          <w:b/>
          <w:i/>
          <w:u w:val="single"/>
        </w:rPr>
        <w:t>Functional Structure:</w:t>
      </w:r>
      <w:r>
        <w:t xml:space="preserve"> </w:t>
      </w:r>
    </w:p>
    <w:p w:rsidR="004E1758" w:rsidRDefault="004E1758" w:rsidP="00E1403D">
      <w:pPr>
        <w:spacing w:line="276" w:lineRule="auto"/>
      </w:pPr>
    </w:p>
    <w:p w:rsidR="004E1758" w:rsidRDefault="004E1758" w:rsidP="00E1403D">
      <w:pPr>
        <w:spacing w:line="276" w:lineRule="auto"/>
      </w:pPr>
      <w:r>
        <w:t>An organizational structure composed of all the departments that an organization requires to produce its goods and services.</w:t>
      </w:r>
    </w:p>
    <w:p w:rsidR="004E1758" w:rsidRDefault="004E1758" w:rsidP="00CA7395">
      <w:pPr>
        <w:numPr>
          <w:ilvl w:val="0"/>
          <w:numId w:val="54"/>
        </w:numPr>
        <w:spacing w:line="276" w:lineRule="auto"/>
      </w:pPr>
      <w:r w:rsidRPr="00CA0787">
        <w:rPr>
          <w:b/>
        </w:rPr>
        <w:t xml:space="preserve">Advantages </w:t>
      </w:r>
      <w:r w:rsidRPr="00CA0787">
        <w:t xml:space="preserve">to </w:t>
      </w:r>
      <w:r>
        <w:t>grouping jobs according to functions are: by grouping people who perform similar jobs they can learn from watching one another, when people who perform similar jobs are grouped together mangers can monitor and evaluate their performance more easily, and also it allows mangers to create a set of functions they need for scanning and monitoring the task/general environment.</w:t>
      </w:r>
    </w:p>
    <w:p w:rsidR="004E1758" w:rsidRDefault="004E1758" w:rsidP="00CA7395">
      <w:pPr>
        <w:numPr>
          <w:ilvl w:val="0"/>
          <w:numId w:val="54"/>
        </w:numPr>
        <w:spacing w:line="276" w:lineRule="auto"/>
      </w:pPr>
      <w:r w:rsidRPr="00CA0787">
        <w:rPr>
          <w:b/>
        </w:rPr>
        <w:t>Disadvantages:</w:t>
      </w:r>
      <w:r>
        <w:t xml:space="preserve"> As an org. grows and wider goods are to be produced it can make a functional structure less efficient and effective. First, managers in different functions may find it more difficult to communicate and coordinate with one another when they are responsible for several different products. Also, functional mangers may become so preoccupied with their own specific department that they lose sight of organizational goals.</w:t>
      </w:r>
    </w:p>
    <w:p w:rsidR="004E1758" w:rsidRPr="00CA0787" w:rsidRDefault="004E1758" w:rsidP="00E1403D">
      <w:pPr>
        <w:spacing w:line="276" w:lineRule="auto"/>
        <w:rPr>
          <w:b/>
          <w:i/>
          <w:u w:val="single"/>
        </w:rPr>
      </w:pPr>
    </w:p>
    <w:p w:rsidR="004E1758" w:rsidRPr="00CA0787" w:rsidRDefault="004E1758" w:rsidP="00E1403D">
      <w:pPr>
        <w:spacing w:line="276" w:lineRule="auto"/>
        <w:rPr>
          <w:b/>
          <w:i/>
          <w:u w:val="single"/>
        </w:rPr>
      </w:pPr>
      <w:r w:rsidRPr="00CA0787">
        <w:rPr>
          <w:b/>
          <w:i/>
          <w:u w:val="single"/>
        </w:rPr>
        <w:t>Divisional Structures: Product, Geographic, and Market</w:t>
      </w:r>
    </w:p>
    <w:p w:rsidR="004E1758" w:rsidRDefault="004E1758" w:rsidP="00CA7395">
      <w:pPr>
        <w:numPr>
          <w:ilvl w:val="0"/>
          <w:numId w:val="53"/>
        </w:numPr>
        <w:spacing w:line="276" w:lineRule="auto"/>
      </w:pPr>
      <w:r>
        <w:t xml:space="preserve">As problems associated with growth and diversification increase over time, mangers must search for new ways to organize their activities to overcome the problems linked with a functional structure. Most managers choose a divisional structure and create a series of business units to produce a specific kind or product for a specific kind of customer. </w:t>
      </w:r>
    </w:p>
    <w:p w:rsidR="004E1758" w:rsidRDefault="004E1758" w:rsidP="00CA7395">
      <w:pPr>
        <w:numPr>
          <w:ilvl w:val="0"/>
          <w:numId w:val="53"/>
        </w:numPr>
        <w:spacing w:line="276" w:lineRule="auto"/>
      </w:pPr>
      <w:r>
        <w:t xml:space="preserve">The goal behind a divisional structure is to create smaller, more manageable units within the organization. </w:t>
      </w:r>
    </w:p>
    <w:p w:rsidR="004E1758" w:rsidRDefault="004E1758" w:rsidP="00CA7395">
      <w:pPr>
        <w:numPr>
          <w:ilvl w:val="0"/>
          <w:numId w:val="53"/>
        </w:numPr>
        <w:spacing w:line="276" w:lineRule="auto"/>
      </w:pPr>
      <w:r>
        <w:t>There are three forms of divisional structure:</w:t>
      </w:r>
    </w:p>
    <w:p w:rsidR="004E1758" w:rsidRDefault="004E1758" w:rsidP="00CA7395">
      <w:pPr>
        <w:pStyle w:val="ListParagraph"/>
        <w:numPr>
          <w:ilvl w:val="1"/>
          <w:numId w:val="36"/>
        </w:numPr>
        <w:spacing w:line="276" w:lineRule="auto"/>
      </w:pPr>
      <w:r>
        <w:t xml:space="preserve">When mangers organize divisions according to the type of good or service they provide, they adopt a product structure. </w:t>
      </w:r>
    </w:p>
    <w:p w:rsidR="004E1758" w:rsidRDefault="004E1758" w:rsidP="00CA7395">
      <w:pPr>
        <w:pStyle w:val="ListParagraph"/>
        <w:numPr>
          <w:ilvl w:val="1"/>
          <w:numId w:val="36"/>
        </w:numPr>
        <w:spacing w:line="276" w:lineRule="auto"/>
      </w:pPr>
      <w:r>
        <w:t xml:space="preserve">When managers organize divisions according to the area of the country or world they operate in, they adopt a geographic structure. </w:t>
      </w:r>
    </w:p>
    <w:p w:rsidR="004E1758" w:rsidRDefault="004E1758" w:rsidP="00CA7395">
      <w:pPr>
        <w:pStyle w:val="ListParagraph"/>
        <w:numPr>
          <w:ilvl w:val="1"/>
          <w:numId w:val="36"/>
        </w:numPr>
        <w:spacing w:line="276" w:lineRule="auto"/>
      </w:pPr>
      <w:r>
        <w:t>When mangers organize divisions according to the type of customers they focus on, they adopt a market structure.</w:t>
      </w:r>
    </w:p>
    <w:p w:rsidR="004E1758" w:rsidRPr="00CA0787" w:rsidRDefault="004E1758" w:rsidP="003F0109">
      <w:pPr>
        <w:spacing w:line="276" w:lineRule="auto"/>
        <w:rPr>
          <w:b/>
          <w:i/>
          <w:u w:val="single"/>
        </w:rPr>
      </w:pPr>
    </w:p>
    <w:p w:rsidR="004E1758" w:rsidRPr="00CA0787" w:rsidRDefault="004E1758" w:rsidP="003F0109">
      <w:pPr>
        <w:spacing w:line="276" w:lineRule="auto"/>
        <w:rPr>
          <w:b/>
          <w:i/>
          <w:u w:val="single"/>
        </w:rPr>
      </w:pPr>
      <w:r w:rsidRPr="00CA0787">
        <w:rPr>
          <w:b/>
          <w:i/>
          <w:u w:val="single"/>
        </w:rPr>
        <w:t>Tall and Flat Organizations</w:t>
      </w:r>
    </w:p>
    <w:p w:rsidR="004E1758" w:rsidRDefault="004E1758" w:rsidP="00CA7395">
      <w:pPr>
        <w:numPr>
          <w:ilvl w:val="0"/>
          <w:numId w:val="55"/>
        </w:numPr>
        <w:spacing w:line="276" w:lineRule="auto"/>
      </w:pPr>
      <w:r>
        <w:t>As an organization grows in size, its hierarchy of authority normally lengthens, making the organizational structure taller. A tall organization has many levels to authority relative to the company size; a flat organization has fewer levels relative to company size. As a hierarchy becomes taller, problems may result that make the organizations’ structure less flexible and that slows manger’s response to change in the organizational environment.</w:t>
      </w:r>
    </w:p>
    <w:p w:rsidR="004E1758" w:rsidRDefault="004E1758" w:rsidP="00CA7395">
      <w:pPr>
        <w:numPr>
          <w:ilvl w:val="0"/>
          <w:numId w:val="55"/>
        </w:numPr>
        <w:spacing w:line="276" w:lineRule="auto"/>
      </w:pPr>
      <w:r w:rsidRPr="00D37396">
        <w:rPr>
          <w:b/>
        </w:rPr>
        <w:t>Tall structures –</w:t>
      </w:r>
      <w:r>
        <w:t xml:space="preserve"> communication gets difficult and more time needed to implement decisions.</w:t>
      </w:r>
    </w:p>
    <w:p w:rsidR="004E1758" w:rsidRDefault="004E1758" w:rsidP="00CA7395">
      <w:pPr>
        <w:numPr>
          <w:ilvl w:val="0"/>
          <w:numId w:val="55"/>
        </w:numPr>
        <w:spacing w:line="276" w:lineRule="auto"/>
      </w:pPr>
      <w:r w:rsidRPr="00D37396">
        <w:rPr>
          <w:b/>
        </w:rPr>
        <w:t>Flat structures:</w:t>
      </w:r>
      <w:r>
        <w:t xml:space="preserve"> results in quick communication, but can also lead to over worked managers. </w:t>
      </w:r>
    </w:p>
    <w:p w:rsidR="004E1758" w:rsidRDefault="004E1758" w:rsidP="00B12688">
      <w:pPr>
        <w:spacing w:line="276" w:lineRule="auto"/>
      </w:pPr>
    </w:p>
    <w:p w:rsidR="004E1758" w:rsidRDefault="004E1758" w:rsidP="00B12688">
      <w:pPr>
        <w:spacing w:line="276" w:lineRule="auto"/>
      </w:pPr>
    </w:p>
    <w:p w:rsidR="004E1758" w:rsidRPr="00D37396" w:rsidRDefault="004E1758" w:rsidP="00B12688">
      <w:pPr>
        <w:spacing w:line="276" w:lineRule="auto"/>
        <w:rPr>
          <w:b/>
          <w:i/>
          <w:u w:val="single"/>
        </w:rPr>
      </w:pPr>
      <w:r w:rsidRPr="00D37396">
        <w:rPr>
          <w:b/>
          <w:i/>
          <w:u w:val="single"/>
        </w:rPr>
        <w:t>Minimum Chain of Command</w:t>
      </w:r>
    </w:p>
    <w:p w:rsidR="004E1758" w:rsidRDefault="004E1758" w:rsidP="00CA7395">
      <w:pPr>
        <w:numPr>
          <w:ilvl w:val="0"/>
          <w:numId w:val="56"/>
        </w:numPr>
        <w:spacing w:line="276" w:lineRule="auto"/>
      </w:pPr>
      <w:r>
        <w:t>To ward off the problems that result when an organization becomes too tall and employs too many managers, top managers need to work out whether they are employing the right number of middle and first-line managers, and to see whether they can redesign their organizational structure to reduce the number of mangers.</w:t>
      </w:r>
    </w:p>
    <w:p w:rsidR="004E1758" w:rsidRPr="00D37396" w:rsidRDefault="004E1758" w:rsidP="00FB103F">
      <w:pPr>
        <w:spacing w:line="276" w:lineRule="auto"/>
        <w:rPr>
          <w:b/>
          <w:i/>
          <w:u w:val="single"/>
        </w:rPr>
      </w:pPr>
    </w:p>
    <w:p w:rsidR="004E1758" w:rsidRPr="00D37396" w:rsidRDefault="004E1758" w:rsidP="00FB103F">
      <w:pPr>
        <w:spacing w:line="276" w:lineRule="auto"/>
        <w:rPr>
          <w:b/>
          <w:i/>
          <w:u w:val="single"/>
        </w:rPr>
      </w:pPr>
      <w:r w:rsidRPr="00D37396">
        <w:rPr>
          <w:b/>
          <w:i/>
          <w:u w:val="single"/>
        </w:rPr>
        <w:t>Centralized and Decentralized Authority</w:t>
      </w:r>
    </w:p>
    <w:p w:rsidR="004E1758" w:rsidRDefault="004E1758" w:rsidP="00CA7395">
      <w:pPr>
        <w:numPr>
          <w:ilvl w:val="0"/>
          <w:numId w:val="56"/>
        </w:numPr>
        <w:spacing w:line="276" w:lineRule="auto"/>
      </w:pPr>
      <w:r>
        <w:t xml:space="preserve">Another way which mangers can keep the organizational hierarchy flat is to decentralize authority to lower-level managers and non-managerial employees. If managers at higher levels give lower-level employees the responsibility to make important decisions and only manage by exception, then the problems of slow and distorted communication are kept to a minimum. </w:t>
      </w:r>
    </w:p>
    <w:p w:rsidR="004E1758" w:rsidRDefault="004E1758" w:rsidP="00CA7395">
      <w:pPr>
        <w:numPr>
          <w:ilvl w:val="0"/>
          <w:numId w:val="56"/>
        </w:numPr>
        <w:spacing w:line="276" w:lineRule="auto"/>
      </w:pPr>
      <w:r>
        <w:t xml:space="preserve">Decentralizing authority allows an organization and its employees to behave flexibly even at the organization grows and becomes taller. </w:t>
      </w:r>
    </w:p>
    <w:p w:rsidR="004E1758" w:rsidRDefault="004E1758" w:rsidP="00CA7395">
      <w:pPr>
        <w:numPr>
          <w:ilvl w:val="0"/>
          <w:numId w:val="56"/>
        </w:numPr>
        <w:spacing w:line="276" w:lineRule="auto"/>
      </w:pPr>
      <w:r>
        <w:t>Decentralization has certain disadvantages such as well if divisions, functions, or teams are given too much decision-making authority, they may begin to pursue their own goals at the expense of the organizational goals.  Also, with too much decentralization, lack of communication among functions or among divisions may prevent possible synergies (everything is interrelated. One thing affects everything) among them from ever materializing, and organizational performance suffers.</w:t>
      </w:r>
    </w:p>
    <w:p w:rsidR="004E1758" w:rsidRPr="00D37396" w:rsidRDefault="004E1758" w:rsidP="009C6A47">
      <w:pPr>
        <w:spacing w:line="276" w:lineRule="auto"/>
        <w:rPr>
          <w:b/>
          <w:i/>
          <w:u w:val="single"/>
        </w:rPr>
      </w:pPr>
    </w:p>
    <w:p w:rsidR="004E1758" w:rsidRDefault="004E1758" w:rsidP="009C6A47">
      <w:pPr>
        <w:spacing w:line="276" w:lineRule="auto"/>
      </w:pPr>
      <w:r w:rsidRPr="00D37396">
        <w:rPr>
          <w:b/>
          <w:i/>
          <w:u w:val="single"/>
        </w:rPr>
        <w:t>Time management skills</w:t>
      </w:r>
      <w:r>
        <w:t xml:space="preserve"> – productive time usage</w:t>
      </w:r>
    </w:p>
    <w:p w:rsidR="004E1758" w:rsidRDefault="004E1758" w:rsidP="00CA7395">
      <w:pPr>
        <w:numPr>
          <w:ilvl w:val="0"/>
          <w:numId w:val="57"/>
        </w:numPr>
        <w:spacing w:line="276" w:lineRule="auto"/>
      </w:pPr>
      <w:r>
        <w:t>Paperwork – prioritize documents</w:t>
      </w:r>
    </w:p>
    <w:p w:rsidR="004E1758" w:rsidRDefault="004E1758" w:rsidP="00CA7395">
      <w:pPr>
        <w:numPr>
          <w:ilvl w:val="0"/>
          <w:numId w:val="57"/>
        </w:numPr>
        <w:spacing w:line="276" w:lineRule="auto"/>
      </w:pPr>
      <w:r>
        <w:t>Telephones – screen calls and return only the important ones at a certain time of day.</w:t>
      </w:r>
    </w:p>
    <w:p w:rsidR="004E1758" w:rsidRDefault="004E1758" w:rsidP="00CA7395">
      <w:pPr>
        <w:numPr>
          <w:ilvl w:val="0"/>
          <w:numId w:val="57"/>
        </w:numPr>
        <w:spacing w:line="276" w:lineRule="auto"/>
      </w:pPr>
      <w:r>
        <w:t>Meetings – have a clear agenda, start on time, stay focused, and end on time.</w:t>
      </w:r>
    </w:p>
    <w:p w:rsidR="004E1758" w:rsidRDefault="004E1758" w:rsidP="00CA7395">
      <w:pPr>
        <w:numPr>
          <w:ilvl w:val="0"/>
          <w:numId w:val="57"/>
        </w:numPr>
        <w:spacing w:line="276" w:lineRule="auto"/>
      </w:pPr>
      <w:r>
        <w:t>E-mail – a great time waster if not used for important timely information.</w:t>
      </w:r>
    </w:p>
    <w:p w:rsidR="004E1758" w:rsidRPr="00D37396" w:rsidRDefault="004E1758" w:rsidP="00D37396">
      <w:pPr>
        <w:spacing w:line="276" w:lineRule="auto"/>
        <w:ind w:left="720"/>
        <w:jc w:val="center"/>
        <w:rPr>
          <w:b/>
          <w:i/>
          <w:u w:val="single"/>
        </w:rPr>
      </w:pPr>
    </w:p>
    <w:p w:rsidR="004E1758" w:rsidRPr="00D37396" w:rsidRDefault="004E1758" w:rsidP="00D37396">
      <w:pPr>
        <w:spacing w:line="276" w:lineRule="auto"/>
        <w:jc w:val="center"/>
        <w:rPr>
          <w:b/>
          <w:i/>
          <w:u w:val="single"/>
        </w:rPr>
      </w:pPr>
      <w:r w:rsidRPr="00D37396">
        <w:rPr>
          <w:b/>
          <w:i/>
          <w:u w:val="single"/>
        </w:rPr>
        <w:t>ORGANIZATIONAL CULTURE AND CHANGE</w:t>
      </w:r>
    </w:p>
    <w:p w:rsidR="004E1758" w:rsidRPr="00D37396" w:rsidRDefault="004E1758" w:rsidP="00605234">
      <w:pPr>
        <w:spacing w:line="276" w:lineRule="auto"/>
        <w:rPr>
          <w:u w:val="single"/>
        </w:rPr>
      </w:pPr>
    </w:p>
    <w:p w:rsidR="004E1758" w:rsidRPr="00D37396" w:rsidRDefault="004E1758" w:rsidP="00605234">
      <w:pPr>
        <w:spacing w:line="276" w:lineRule="auto"/>
        <w:rPr>
          <w:u w:val="single"/>
        </w:rPr>
      </w:pPr>
      <w:r w:rsidRPr="00D37396">
        <w:rPr>
          <w:u w:val="single"/>
        </w:rPr>
        <w:t>Organization Culture:</w:t>
      </w:r>
    </w:p>
    <w:p w:rsidR="004E1758" w:rsidRDefault="004E1758" w:rsidP="00CA7395">
      <w:pPr>
        <w:numPr>
          <w:ilvl w:val="0"/>
          <w:numId w:val="58"/>
        </w:numPr>
        <w:spacing w:line="276" w:lineRule="auto"/>
      </w:pPr>
      <w:r>
        <w:t xml:space="preserve">A system of shared meaning that determines how employees act. </w:t>
      </w:r>
    </w:p>
    <w:p w:rsidR="004E1758" w:rsidRDefault="004E1758" w:rsidP="00CA7395">
      <w:pPr>
        <w:numPr>
          <w:ilvl w:val="0"/>
          <w:numId w:val="58"/>
        </w:numPr>
        <w:spacing w:line="276" w:lineRule="auto"/>
      </w:pPr>
      <w:r>
        <w:t>Distinguishes one organization from another</w:t>
      </w:r>
    </w:p>
    <w:p w:rsidR="004E1758" w:rsidRDefault="004E1758" w:rsidP="00CA7395">
      <w:pPr>
        <w:numPr>
          <w:ilvl w:val="0"/>
          <w:numId w:val="58"/>
        </w:numPr>
        <w:spacing w:line="276" w:lineRule="auto"/>
      </w:pPr>
      <w:r>
        <w:t>Is the ‘glue’ that bonds an organization</w:t>
      </w:r>
    </w:p>
    <w:p w:rsidR="004E1758" w:rsidRDefault="004E1758" w:rsidP="00CA7395">
      <w:pPr>
        <w:numPr>
          <w:ilvl w:val="0"/>
          <w:numId w:val="58"/>
        </w:numPr>
        <w:spacing w:line="276" w:lineRule="auto"/>
      </w:pPr>
      <w:r>
        <w:t>Controls individuals through shared values, norms, and expectations, etc.</w:t>
      </w:r>
    </w:p>
    <w:p w:rsidR="004E1758" w:rsidRDefault="004E1758" w:rsidP="009E08BC">
      <w:pPr>
        <w:spacing w:line="276" w:lineRule="auto"/>
      </w:pPr>
    </w:p>
    <w:p w:rsidR="004E1758" w:rsidRDefault="004E1758" w:rsidP="009E08BC">
      <w:pPr>
        <w:spacing w:line="276" w:lineRule="auto"/>
      </w:pPr>
      <w:r>
        <w:t xml:space="preserve">Organizational culture can control individuals and groups in an organization through shared values, norms, standards of behaviour, and expectations. Values are the stable, long-lasting beliefs about what is important. Norms are unwritten rules or guidelines that prescribe appropriate behaviour in particular situations. Norms emerge from values. </w:t>
      </w:r>
    </w:p>
    <w:p w:rsidR="004E1758" w:rsidRDefault="004E1758" w:rsidP="009E08BC">
      <w:pPr>
        <w:spacing w:line="276" w:lineRule="auto"/>
      </w:pPr>
    </w:p>
    <w:p w:rsidR="004E1758" w:rsidRPr="00D37396" w:rsidRDefault="004E1758" w:rsidP="009E08BC">
      <w:pPr>
        <w:spacing w:line="276" w:lineRule="auto"/>
        <w:rPr>
          <w:b/>
          <w:i/>
          <w:u w:val="single"/>
        </w:rPr>
      </w:pPr>
      <w:r w:rsidRPr="00D37396">
        <w:rPr>
          <w:b/>
          <w:i/>
          <w:u w:val="single"/>
        </w:rPr>
        <w:t xml:space="preserve">Creating a Strong Organizational Culture </w:t>
      </w:r>
    </w:p>
    <w:p w:rsidR="004E1758" w:rsidRDefault="004E1758" w:rsidP="00CA7395">
      <w:pPr>
        <w:numPr>
          <w:ilvl w:val="0"/>
          <w:numId w:val="59"/>
        </w:numPr>
        <w:spacing w:line="276" w:lineRule="auto"/>
      </w:pPr>
      <w:r>
        <w:t xml:space="preserve">Organizational culture is created and sustained </w:t>
      </w:r>
      <w:r w:rsidRPr="00D37396">
        <w:rPr>
          <w:u w:val="single"/>
        </w:rPr>
        <w:t>in three ways</w:t>
      </w:r>
      <w:r>
        <w:t xml:space="preserve">: </w:t>
      </w:r>
    </w:p>
    <w:p w:rsidR="004E1758" w:rsidRDefault="004E1758" w:rsidP="00CA7395">
      <w:pPr>
        <w:numPr>
          <w:ilvl w:val="1"/>
          <w:numId w:val="59"/>
        </w:numPr>
        <w:spacing w:line="276" w:lineRule="auto"/>
      </w:pPr>
      <w:r>
        <w:t>The founders and/or senior managers of the organization hire and keep only employees who think and feel the way they do.</w:t>
      </w:r>
    </w:p>
    <w:p w:rsidR="004E1758" w:rsidRDefault="004E1758" w:rsidP="00CA7395">
      <w:pPr>
        <w:numPr>
          <w:ilvl w:val="1"/>
          <w:numId w:val="59"/>
        </w:numPr>
        <w:spacing w:line="276" w:lineRule="auto"/>
      </w:pPr>
      <w:r>
        <w:t>The management indoctrinates and socializes these employees to their way of thinking and feeling.</w:t>
      </w:r>
    </w:p>
    <w:p w:rsidR="004E1758" w:rsidRDefault="004E1758" w:rsidP="00CA7395">
      <w:pPr>
        <w:numPr>
          <w:ilvl w:val="1"/>
          <w:numId w:val="59"/>
        </w:numPr>
        <w:spacing w:line="276" w:lineRule="auto"/>
      </w:pPr>
      <w:r>
        <w:t>Top managers serve as role models. By observing their behaviour, employees identify with them and internalize their beliefs, values, and assumptions.</w:t>
      </w:r>
    </w:p>
    <w:p w:rsidR="004E1758" w:rsidRPr="00D37396" w:rsidRDefault="004E1758" w:rsidP="00ED656A">
      <w:pPr>
        <w:spacing w:line="276" w:lineRule="auto"/>
        <w:rPr>
          <w:b/>
        </w:rPr>
      </w:pPr>
    </w:p>
    <w:p w:rsidR="004E1758" w:rsidRDefault="004E1758" w:rsidP="00ED656A">
      <w:pPr>
        <w:spacing w:line="276" w:lineRule="auto"/>
      </w:pPr>
      <w:r w:rsidRPr="00D37396">
        <w:rPr>
          <w:b/>
        </w:rPr>
        <w:t>Beliefs</w:t>
      </w:r>
      <w:r>
        <w:t xml:space="preserve"> – the understandings of how objects and ideas relate to each other.</w:t>
      </w:r>
    </w:p>
    <w:p w:rsidR="004E1758" w:rsidRDefault="004E1758" w:rsidP="00ED656A">
      <w:pPr>
        <w:spacing w:line="276" w:lineRule="auto"/>
      </w:pPr>
      <w:r w:rsidRPr="00D37396">
        <w:rPr>
          <w:b/>
        </w:rPr>
        <w:t>Values</w:t>
      </w:r>
      <w:r>
        <w:t xml:space="preserve"> – The stable, long-lasting beliefs about what is important.</w:t>
      </w:r>
    </w:p>
    <w:p w:rsidR="004E1758" w:rsidRDefault="004E1758" w:rsidP="00ED656A">
      <w:pPr>
        <w:spacing w:line="276" w:lineRule="auto"/>
      </w:pPr>
      <w:r w:rsidRPr="00D37396">
        <w:rPr>
          <w:b/>
        </w:rPr>
        <w:t xml:space="preserve">Assumptions </w:t>
      </w:r>
      <w:r>
        <w:t>– The taken-for-granted notions of how something should be in an organization.</w:t>
      </w:r>
    </w:p>
    <w:p w:rsidR="004E1758" w:rsidRPr="00D37396" w:rsidRDefault="004E1758" w:rsidP="00ED656A">
      <w:pPr>
        <w:spacing w:line="276" w:lineRule="auto"/>
        <w:rPr>
          <w:b/>
          <w:i/>
          <w:u w:val="single"/>
        </w:rPr>
      </w:pPr>
    </w:p>
    <w:p w:rsidR="004E1758" w:rsidRDefault="004E1758" w:rsidP="00ED656A">
      <w:pPr>
        <w:spacing w:line="276" w:lineRule="auto"/>
        <w:rPr>
          <w:b/>
          <w:i/>
          <w:u w:val="single"/>
        </w:rPr>
      </w:pPr>
      <w:r w:rsidRPr="00D37396">
        <w:rPr>
          <w:b/>
          <w:i/>
          <w:u w:val="single"/>
        </w:rPr>
        <w:t>Factors creating a Strong Organizational Culture</w:t>
      </w:r>
    </w:p>
    <w:p w:rsidR="004E1758" w:rsidRPr="00D37396" w:rsidRDefault="004E1758" w:rsidP="00ED656A">
      <w:pPr>
        <w:spacing w:line="276" w:lineRule="auto"/>
        <w:rPr>
          <w:b/>
          <w:i/>
          <w:u w:val="single"/>
        </w:rPr>
      </w:pPr>
    </w:p>
    <w:p w:rsidR="004E1758" w:rsidRPr="00D37396" w:rsidRDefault="004E1758" w:rsidP="00CA7395">
      <w:pPr>
        <w:numPr>
          <w:ilvl w:val="0"/>
          <w:numId w:val="59"/>
        </w:numPr>
        <w:spacing w:line="276" w:lineRule="auto"/>
        <w:rPr>
          <w:b/>
        </w:rPr>
      </w:pPr>
      <w:r w:rsidRPr="00D37396">
        <w:rPr>
          <w:b/>
        </w:rPr>
        <w:t>Values of the Founder</w:t>
      </w:r>
    </w:p>
    <w:p w:rsidR="004E1758" w:rsidRDefault="004E1758" w:rsidP="00CA7395">
      <w:pPr>
        <w:numPr>
          <w:ilvl w:val="0"/>
          <w:numId w:val="60"/>
        </w:numPr>
        <w:spacing w:line="276" w:lineRule="auto"/>
      </w:pPr>
      <w:r>
        <w:t xml:space="preserve">One manager who has a very important impact on the kind of organizational culture that emerges in an organization is the founder. An organization’s founder and his or her personal values and beliefs have a substantial influence on the values, norms, and standards of behaviour that develop over time within organization. </w:t>
      </w:r>
    </w:p>
    <w:p w:rsidR="004E1758" w:rsidRDefault="004E1758" w:rsidP="00CA7395">
      <w:pPr>
        <w:numPr>
          <w:ilvl w:val="0"/>
          <w:numId w:val="60"/>
        </w:numPr>
        <w:spacing w:line="276" w:lineRule="auto"/>
      </w:pPr>
      <w:r>
        <w:t>Hire managers that share their vision.</w:t>
      </w:r>
    </w:p>
    <w:p w:rsidR="004E1758" w:rsidRPr="00D37396" w:rsidRDefault="004E1758" w:rsidP="00CA7395">
      <w:pPr>
        <w:numPr>
          <w:ilvl w:val="0"/>
          <w:numId w:val="59"/>
        </w:numPr>
        <w:spacing w:line="276" w:lineRule="auto"/>
        <w:rPr>
          <w:b/>
        </w:rPr>
      </w:pPr>
      <w:r w:rsidRPr="00D37396">
        <w:rPr>
          <w:b/>
        </w:rPr>
        <w:t>Organizational Socialization</w:t>
      </w:r>
    </w:p>
    <w:p w:rsidR="004E1758" w:rsidRDefault="004E1758" w:rsidP="00CA7395">
      <w:pPr>
        <w:numPr>
          <w:ilvl w:val="0"/>
          <w:numId w:val="61"/>
        </w:numPr>
        <w:spacing w:line="276" w:lineRule="auto"/>
      </w:pPr>
      <w:r>
        <w:t xml:space="preserve">Is the process by which newcomers learn an organization’s values and norms and acquire the work behaviors necessary to perform jobs effectively.  </w:t>
      </w:r>
    </w:p>
    <w:p w:rsidR="004E1758" w:rsidRDefault="004E1758" w:rsidP="00CA7395">
      <w:pPr>
        <w:numPr>
          <w:ilvl w:val="0"/>
          <w:numId w:val="61"/>
        </w:numPr>
        <w:spacing w:line="276" w:lineRule="auto"/>
      </w:pPr>
      <w:r>
        <w:t>Org. members learn from each other which values are important.</w:t>
      </w:r>
    </w:p>
    <w:p w:rsidR="004E1758" w:rsidRDefault="004E1758" w:rsidP="00CA7395">
      <w:pPr>
        <w:numPr>
          <w:ilvl w:val="0"/>
          <w:numId w:val="61"/>
        </w:numPr>
        <w:spacing w:line="276" w:lineRule="auto"/>
      </w:pPr>
      <w:r>
        <w:t>Behave in a certain way without even knowing it.</w:t>
      </w:r>
    </w:p>
    <w:p w:rsidR="004E1758" w:rsidRDefault="004E1758" w:rsidP="00CA7395">
      <w:pPr>
        <w:numPr>
          <w:ilvl w:val="0"/>
          <w:numId w:val="61"/>
        </w:numPr>
        <w:spacing w:line="276" w:lineRule="auto"/>
      </w:pPr>
      <w:r>
        <w:t>Socialization programs help employees “learn the ropes” – the values, norms, and the culture of their organization.</w:t>
      </w:r>
    </w:p>
    <w:p w:rsidR="004E1758" w:rsidRPr="00D37396" w:rsidRDefault="004E1758" w:rsidP="00CA7395">
      <w:pPr>
        <w:numPr>
          <w:ilvl w:val="0"/>
          <w:numId w:val="59"/>
        </w:numPr>
        <w:spacing w:line="276" w:lineRule="auto"/>
        <w:rPr>
          <w:b/>
        </w:rPr>
      </w:pPr>
      <w:r w:rsidRPr="00D37396">
        <w:rPr>
          <w:b/>
        </w:rPr>
        <w:t>Ceremonies and Rites</w:t>
      </w:r>
    </w:p>
    <w:p w:rsidR="004E1758" w:rsidRDefault="004E1758" w:rsidP="00CA7395">
      <w:pPr>
        <w:numPr>
          <w:ilvl w:val="0"/>
          <w:numId w:val="62"/>
        </w:numPr>
        <w:spacing w:line="276" w:lineRule="auto"/>
      </w:pPr>
      <w:r>
        <w:t>Formal events that recognize incidents of importance.</w:t>
      </w:r>
    </w:p>
    <w:p w:rsidR="004E1758" w:rsidRDefault="004E1758" w:rsidP="00CA7395">
      <w:pPr>
        <w:numPr>
          <w:ilvl w:val="0"/>
          <w:numId w:val="62"/>
        </w:numPr>
        <w:spacing w:line="276" w:lineRule="auto"/>
      </w:pPr>
      <w:r>
        <w:t>The most common rites that organizations use to transmit cultural norms and values to their members are rites of passage, of integration, of enhancement.</w:t>
      </w:r>
    </w:p>
    <w:p w:rsidR="004E1758" w:rsidRDefault="004E1758" w:rsidP="00CA7395">
      <w:pPr>
        <w:numPr>
          <w:ilvl w:val="0"/>
          <w:numId w:val="62"/>
        </w:numPr>
        <w:spacing w:line="276" w:lineRule="auto"/>
      </w:pPr>
      <w:r>
        <w:t>Rites of passage: determine how individuals enter, advance, or leave organization.</w:t>
      </w:r>
    </w:p>
    <w:p w:rsidR="004E1758" w:rsidRDefault="004E1758" w:rsidP="00CA7395">
      <w:pPr>
        <w:numPr>
          <w:ilvl w:val="0"/>
          <w:numId w:val="62"/>
        </w:numPr>
        <w:spacing w:line="276" w:lineRule="auto"/>
      </w:pPr>
      <w:r>
        <w:t>Rites of integration: office parties and shared announcements of company success both build and reinforce common bonds among organizational members.</w:t>
      </w:r>
    </w:p>
    <w:p w:rsidR="004E1758" w:rsidRDefault="004E1758" w:rsidP="00CA7395">
      <w:pPr>
        <w:numPr>
          <w:ilvl w:val="0"/>
          <w:numId w:val="62"/>
        </w:numPr>
        <w:spacing w:line="276" w:lineRule="auto"/>
      </w:pPr>
      <w:r>
        <w:t>Rites of enhancement: let companies publicly recognize employee contributions.</w:t>
      </w:r>
    </w:p>
    <w:p w:rsidR="004E1758" w:rsidRPr="00D37396" w:rsidRDefault="004E1758" w:rsidP="00CA7395">
      <w:pPr>
        <w:numPr>
          <w:ilvl w:val="0"/>
          <w:numId w:val="59"/>
        </w:numPr>
        <w:spacing w:line="276" w:lineRule="auto"/>
        <w:rPr>
          <w:b/>
        </w:rPr>
      </w:pPr>
      <w:r w:rsidRPr="00D37396">
        <w:rPr>
          <w:b/>
        </w:rPr>
        <w:t>Stories and Language</w:t>
      </w:r>
    </w:p>
    <w:p w:rsidR="004E1758" w:rsidRDefault="004E1758" w:rsidP="00CA7395">
      <w:pPr>
        <w:numPr>
          <w:ilvl w:val="0"/>
          <w:numId w:val="63"/>
        </w:numPr>
        <w:spacing w:line="276" w:lineRule="auto"/>
      </w:pPr>
      <w:r>
        <w:t>Stories provide clues about values and norms.</w:t>
      </w:r>
    </w:p>
    <w:p w:rsidR="004E1758" w:rsidRDefault="004E1758" w:rsidP="00CA7395">
      <w:pPr>
        <w:numPr>
          <w:ilvl w:val="0"/>
          <w:numId w:val="63"/>
        </w:numPr>
        <w:spacing w:line="276" w:lineRule="auto"/>
      </w:pPr>
      <w:r>
        <w:t xml:space="preserve">Language such as slogans, symbols, jargon helps employees know expectation while </w:t>
      </w:r>
    </w:p>
    <w:p w:rsidR="004E1758" w:rsidRDefault="004E1758" w:rsidP="00CA7395">
      <w:pPr>
        <w:numPr>
          <w:ilvl w:val="0"/>
          <w:numId w:val="63"/>
        </w:numPr>
        <w:spacing w:line="276" w:lineRule="auto"/>
      </w:pPr>
      <w:r>
        <w:t>bonding with one another.</w:t>
      </w:r>
    </w:p>
    <w:p w:rsidR="004E1758" w:rsidRDefault="004E1758" w:rsidP="00D37396">
      <w:pPr>
        <w:spacing w:line="276" w:lineRule="auto"/>
        <w:ind w:left="1440"/>
      </w:pPr>
    </w:p>
    <w:p w:rsidR="004E1758" w:rsidRPr="00D37396" w:rsidRDefault="004E1758" w:rsidP="00CA7395">
      <w:pPr>
        <w:numPr>
          <w:ilvl w:val="0"/>
          <w:numId w:val="59"/>
        </w:numPr>
        <w:spacing w:line="276" w:lineRule="auto"/>
        <w:rPr>
          <w:b/>
        </w:rPr>
      </w:pPr>
      <w:r w:rsidRPr="00D37396">
        <w:rPr>
          <w:b/>
        </w:rPr>
        <w:t>Material Symbols</w:t>
      </w:r>
    </w:p>
    <w:p w:rsidR="004E1758" w:rsidRDefault="004E1758" w:rsidP="00CA7395">
      <w:pPr>
        <w:numPr>
          <w:ilvl w:val="0"/>
          <w:numId w:val="64"/>
        </w:numPr>
        <w:spacing w:line="276" w:lineRule="auto"/>
      </w:pPr>
      <w:r>
        <w:t>Organization’s layout, size of office, or dress code.</w:t>
      </w:r>
    </w:p>
    <w:p w:rsidR="004E1758" w:rsidRDefault="004E1758" w:rsidP="00CA7395">
      <w:pPr>
        <w:numPr>
          <w:ilvl w:val="0"/>
          <w:numId w:val="64"/>
        </w:numPr>
        <w:spacing w:line="276" w:lineRule="auto"/>
      </w:pPr>
      <w:r>
        <w:t xml:space="preserve">Conveys who is important within an organization </w:t>
      </w:r>
    </w:p>
    <w:p w:rsidR="004E1758" w:rsidRDefault="004E1758" w:rsidP="00CA7395">
      <w:pPr>
        <w:numPr>
          <w:ilvl w:val="0"/>
          <w:numId w:val="64"/>
        </w:numPr>
        <w:spacing w:line="276" w:lineRule="auto"/>
      </w:pPr>
      <w:r>
        <w:t>The concept of organizational language not only spoken but how people dress, the cares they drive, etc.</w:t>
      </w:r>
    </w:p>
    <w:p w:rsidR="004E1758" w:rsidRDefault="004E1758" w:rsidP="009901A5">
      <w:pPr>
        <w:spacing w:line="276" w:lineRule="auto"/>
      </w:pPr>
    </w:p>
    <w:p w:rsidR="004E1758" w:rsidRPr="00D37396" w:rsidRDefault="004E1758" w:rsidP="009901A5">
      <w:pPr>
        <w:spacing w:line="276" w:lineRule="auto"/>
        <w:rPr>
          <w:b/>
          <w:i/>
          <w:u w:val="single"/>
        </w:rPr>
      </w:pPr>
      <w:r w:rsidRPr="00D37396">
        <w:rPr>
          <w:b/>
          <w:i/>
          <w:u w:val="single"/>
        </w:rPr>
        <w:t>What is Change?</w:t>
      </w:r>
    </w:p>
    <w:p w:rsidR="004E1758" w:rsidRDefault="004E1758" w:rsidP="00CA7395">
      <w:pPr>
        <w:numPr>
          <w:ilvl w:val="0"/>
          <w:numId w:val="59"/>
        </w:numPr>
        <w:spacing w:line="276" w:lineRule="auto"/>
      </w:pPr>
      <w:r>
        <w:t>An alteration of an organization’s environment, structure, technology, or people.</w:t>
      </w:r>
    </w:p>
    <w:p w:rsidR="004E1758" w:rsidRDefault="004E1758" w:rsidP="00CA7395">
      <w:pPr>
        <w:numPr>
          <w:ilvl w:val="0"/>
          <w:numId w:val="59"/>
        </w:numPr>
        <w:spacing w:line="276" w:lineRule="auto"/>
      </w:pPr>
      <w:r>
        <w:t>Assessing the need for change calls for two important activities: recognizing that there is a problem and identifying the source. This is not always easy.</w:t>
      </w:r>
    </w:p>
    <w:p w:rsidR="004E1758" w:rsidRDefault="004E1758" w:rsidP="00CA7395">
      <w:pPr>
        <w:numPr>
          <w:ilvl w:val="0"/>
          <w:numId w:val="59"/>
        </w:numPr>
        <w:spacing w:line="276" w:lineRule="auto"/>
      </w:pPr>
      <w:r>
        <w:t>Change agent: person who initiates change in an organization.</w:t>
      </w:r>
    </w:p>
    <w:p w:rsidR="004E1758" w:rsidRDefault="004E1758" w:rsidP="00CA7395">
      <w:pPr>
        <w:numPr>
          <w:ilvl w:val="0"/>
          <w:numId w:val="59"/>
        </w:numPr>
        <w:spacing w:line="276" w:lineRule="auto"/>
      </w:pPr>
      <w:r>
        <w:t>External forms for change: market place, labor markets, technology, laws/regulations.</w:t>
      </w:r>
    </w:p>
    <w:p w:rsidR="004E1758" w:rsidRDefault="004E1758" w:rsidP="00CA7395">
      <w:pPr>
        <w:numPr>
          <w:ilvl w:val="0"/>
          <w:numId w:val="59"/>
        </w:numPr>
        <w:spacing w:line="276" w:lineRule="auto"/>
      </w:pPr>
      <w:r>
        <w:t>Internal forms for change: corporate strategy, workforce, technology and equipment, and employee attitudes.</w:t>
      </w:r>
    </w:p>
    <w:p w:rsidR="004E1758" w:rsidRPr="00D37396" w:rsidRDefault="004E1758" w:rsidP="004877D6">
      <w:pPr>
        <w:spacing w:line="276" w:lineRule="auto"/>
        <w:rPr>
          <w:b/>
          <w:i/>
          <w:u w:val="single"/>
        </w:rPr>
      </w:pPr>
    </w:p>
    <w:p w:rsidR="004E1758" w:rsidRPr="00D37396" w:rsidRDefault="004E1758" w:rsidP="004877D6">
      <w:pPr>
        <w:spacing w:line="276" w:lineRule="auto"/>
        <w:rPr>
          <w:b/>
          <w:i/>
          <w:u w:val="single"/>
        </w:rPr>
      </w:pPr>
      <w:r w:rsidRPr="00D37396">
        <w:rPr>
          <w:b/>
          <w:i/>
          <w:u w:val="single"/>
        </w:rPr>
        <w:t>Visible and Invisible levels of culture</w:t>
      </w:r>
    </w:p>
    <w:p w:rsidR="004E1758" w:rsidRDefault="004E1758" w:rsidP="00CA7395">
      <w:pPr>
        <w:numPr>
          <w:ilvl w:val="0"/>
          <w:numId w:val="65"/>
        </w:numPr>
        <w:spacing w:line="276" w:lineRule="auto"/>
      </w:pPr>
      <w:r>
        <w:t>Culture exists at two levels in an organization: the visible and invisible level.</w:t>
      </w:r>
    </w:p>
    <w:p w:rsidR="004E1758" w:rsidRDefault="004E1758" w:rsidP="00CA7395">
      <w:pPr>
        <w:numPr>
          <w:ilvl w:val="0"/>
          <w:numId w:val="65"/>
        </w:numPr>
        <w:spacing w:line="276" w:lineRule="auto"/>
      </w:pPr>
      <w:r>
        <w:t>Artifacts (visible) – aspects of an organization’s culture that one sees, hears, and feels. Ex: dress policies, organizing office space, ideas of what should be displayed on company walls.</w:t>
      </w:r>
    </w:p>
    <w:p w:rsidR="004E1758" w:rsidRDefault="004E1758" w:rsidP="00CA7395">
      <w:pPr>
        <w:numPr>
          <w:ilvl w:val="0"/>
          <w:numId w:val="65"/>
        </w:numPr>
        <w:spacing w:line="276" w:lineRule="auto"/>
      </w:pPr>
      <w:r>
        <w:t>Beliefs (Invisible) – the understandings of how objects and ideas relate to each other. Ex: quality and attitude.</w:t>
      </w:r>
    </w:p>
    <w:p w:rsidR="004E1758" w:rsidRDefault="004E1758" w:rsidP="00CA7395">
      <w:pPr>
        <w:numPr>
          <w:ilvl w:val="0"/>
          <w:numId w:val="65"/>
        </w:numPr>
        <w:spacing w:line="276" w:lineRule="auto"/>
      </w:pPr>
      <w:r>
        <w:t xml:space="preserve">Assumptions (Invisible) – the taken-for-granted notions of how something should be in an organization. Ex: respect, supportive government, one team (not management against everyone else.) </w:t>
      </w:r>
    </w:p>
    <w:p w:rsidR="004E1758" w:rsidRDefault="004E1758" w:rsidP="00CA7395">
      <w:pPr>
        <w:numPr>
          <w:ilvl w:val="0"/>
          <w:numId w:val="65"/>
        </w:numPr>
        <w:spacing w:line="276" w:lineRule="auto"/>
      </w:pPr>
      <w:r>
        <w:t>Because of basic assumptions that are held by organizational members, it can be difficult to introduce change.</w:t>
      </w:r>
    </w:p>
    <w:p w:rsidR="004E1758" w:rsidRDefault="004E1758" w:rsidP="00CA7395">
      <w:pPr>
        <w:numPr>
          <w:ilvl w:val="0"/>
          <w:numId w:val="65"/>
        </w:numPr>
        <w:spacing w:line="276" w:lineRule="auto"/>
      </w:pPr>
      <w:r>
        <w:t xml:space="preserve">We look to organizational artifacts (i.e., the things we can observe) to help us uncover values and assumptions. </w:t>
      </w:r>
    </w:p>
    <w:p w:rsidR="004E1758" w:rsidRDefault="004E1758" w:rsidP="00D37396">
      <w:pPr>
        <w:spacing w:line="276" w:lineRule="auto"/>
        <w:jc w:val="center"/>
      </w:pPr>
    </w:p>
    <w:p w:rsidR="004E1758" w:rsidRDefault="004E1758" w:rsidP="00D37396">
      <w:pPr>
        <w:spacing w:line="276" w:lineRule="auto"/>
        <w:jc w:val="center"/>
        <w:rPr>
          <w:b/>
          <w:u w:val="single"/>
        </w:rPr>
      </w:pPr>
      <w:r>
        <w:rPr>
          <w:b/>
          <w:u w:val="single"/>
        </w:rPr>
        <w:t>Communication, Conflict, and Negotiation</w:t>
      </w:r>
    </w:p>
    <w:p w:rsidR="004E1758" w:rsidRPr="00D37396" w:rsidRDefault="004E1758" w:rsidP="00163BCC">
      <w:pPr>
        <w:spacing w:line="276" w:lineRule="auto"/>
        <w:rPr>
          <w:b/>
          <w:i/>
        </w:rPr>
      </w:pPr>
    </w:p>
    <w:p w:rsidR="004E1758" w:rsidRPr="00D37396" w:rsidRDefault="004E1758" w:rsidP="005B1C30">
      <w:pPr>
        <w:spacing w:line="276" w:lineRule="auto"/>
        <w:rPr>
          <w:b/>
          <w:i/>
        </w:rPr>
      </w:pPr>
      <w:r w:rsidRPr="00D37396">
        <w:rPr>
          <w:b/>
          <w:i/>
        </w:rPr>
        <w:t>The Meaning of Communication</w:t>
      </w:r>
    </w:p>
    <w:p w:rsidR="004E1758" w:rsidRDefault="004E1758" w:rsidP="00CA7395">
      <w:pPr>
        <w:numPr>
          <w:ilvl w:val="0"/>
          <w:numId w:val="66"/>
        </w:numPr>
        <w:spacing w:line="276" w:lineRule="auto"/>
      </w:pPr>
      <w:r>
        <w:t>Transfer of information from one person to another.</w:t>
      </w:r>
    </w:p>
    <w:p w:rsidR="004E1758" w:rsidRDefault="004E1758" w:rsidP="00CA7395">
      <w:pPr>
        <w:numPr>
          <w:ilvl w:val="0"/>
          <w:numId w:val="66"/>
        </w:numPr>
        <w:spacing w:line="276" w:lineRule="auto"/>
      </w:pPr>
      <w:r>
        <w:t>Is more than just words; includes facial gestures, feelings, and voice inflections.</w:t>
      </w:r>
    </w:p>
    <w:p w:rsidR="004E1758" w:rsidRPr="00D37396" w:rsidRDefault="004E1758" w:rsidP="00D37396">
      <w:pPr>
        <w:tabs>
          <w:tab w:val="left" w:pos="3043"/>
        </w:tabs>
        <w:spacing w:line="276" w:lineRule="auto"/>
        <w:rPr>
          <w:b/>
          <w:i/>
        </w:rPr>
      </w:pPr>
      <w:r w:rsidRPr="00D37396">
        <w:rPr>
          <w:b/>
          <w:i/>
        </w:rPr>
        <w:tab/>
      </w:r>
    </w:p>
    <w:p w:rsidR="004E1758" w:rsidRPr="00D37396" w:rsidRDefault="004E1758" w:rsidP="007D4FD7">
      <w:pPr>
        <w:spacing w:line="276" w:lineRule="auto"/>
        <w:rPr>
          <w:b/>
          <w:i/>
          <w:u w:val="single"/>
        </w:rPr>
      </w:pPr>
      <w:r w:rsidRPr="00D37396">
        <w:rPr>
          <w:b/>
          <w:i/>
          <w:u w:val="single"/>
        </w:rPr>
        <w:t>The Communication Process</w:t>
      </w:r>
    </w:p>
    <w:p w:rsidR="004E1758" w:rsidRDefault="004E1758" w:rsidP="00CA7395">
      <w:pPr>
        <w:numPr>
          <w:ilvl w:val="0"/>
          <w:numId w:val="67"/>
        </w:numPr>
        <w:spacing w:line="276" w:lineRule="auto"/>
      </w:pPr>
      <w:r>
        <w:t xml:space="preserve">The communication process consists of two phases. In the transmission phase, information is shared between two or more individuals or groups. In the feedback phase, a common understanding is reached. </w:t>
      </w:r>
    </w:p>
    <w:p w:rsidR="004E1758" w:rsidRDefault="004E1758" w:rsidP="00CA7395">
      <w:pPr>
        <w:numPr>
          <w:ilvl w:val="0"/>
          <w:numId w:val="67"/>
        </w:numPr>
        <w:spacing w:line="276" w:lineRule="auto"/>
      </w:pPr>
      <w:r>
        <w:t>In both phases, a number of distinct stages must occur for communication to take place.</w:t>
      </w:r>
    </w:p>
    <w:p w:rsidR="004E1758" w:rsidRDefault="004E1758" w:rsidP="00CA7395">
      <w:pPr>
        <w:numPr>
          <w:ilvl w:val="0"/>
          <w:numId w:val="102"/>
        </w:numPr>
        <w:spacing w:line="276" w:lineRule="auto"/>
      </w:pPr>
      <w:r>
        <w:t xml:space="preserve">The sender (the person or groups wishing to share information) starts the transmission phase by deciding on the message (the information that the sender wants to share). </w:t>
      </w:r>
    </w:p>
    <w:p w:rsidR="004E1758" w:rsidRDefault="004E1758" w:rsidP="00CA7395">
      <w:pPr>
        <w:numPr>
          <w:ilvl w:val="0"/>
          <w:numId w:val="102"/>
        </w:numPr>
        <w:spacing w:line="276" w:lineRule="auto"/>
      </w:pPr>
      <w:r>
        <w:t>Then the sender translates the message into symbols or language, a process called encoding.</w:t>
      </w:r>
    </w:p>
    <w:p w:rsidR="004E1758" w:rsidRDefault="004E1758" w:rsidP="00CA7395">
      <w:pPr>
        <w:numPr>
          <w:ilvl w:val="0"/>
          <w:numId w:val="102"/>
        </w:numPr>
        <w:spacing w:line="276" w:lineRule="auto"/>
      </w:pPr>
      <w:r>
        <w:t xml:space="preserve"> Once encoded, a message is transmitted through a medium/channel (the pathway through which an encoded message is transmitted to a receiver. Ex: letter, face-to-face, etc.) to the receiver (the person or group for which the message is intended.) </w:t>
      </w:r>
    </w:p>
    <w:p w:rsidR="004E1758" w:rsidRDefault="004E1758" w:rsidP="00CA7395">
      <w:pPr>
        <w:numPr>
          <w:ilvl w:val="0"/>
          <w:numId w:val="102"/>
        </w:numPr>
        <w:spacing w:line="276" w:lineRule="auto"/>
      </w:pPr>
      <w:r>
        <w:t xml:space="preserve">At the next stage, the receiver interprets and tires to make sense of the message, a process called decoding. The feedback phase is begun by the receiver (who becomes a sender). </w:t>
      </w:r>
    </w:p>
    <w:p w:rsidR="004E1758" w:rsidRDefault="004E1758" w:rsidP="00CA7395">
      <w:pPr>
        <w:numPr>
          <w:ilvl w:val="0"/>
          <w:numId w:val="102"/>
        </w:numPr>
        <w:spacing w:line="276" w:lineRule="auto"/>
      </w:pPr>
      <w:r>
        <w:t>The receiver decides what message to send to the original sender (who becomes the receiver), encodes it, and transmits it through a chosen medium.</w:t>
      </w:r>
    </w:p>
    <w:p w:rsidR="004E1758" w:rsidRDefault="004E1758" w:rsidP="00CA7395">
      <w:pPr>
        <w:numPr>
          <w:ilvl w:val="0"/>
          <w:numId w:val="102"/>
        </w:numPr>
        <w:spacing w:line="276" w:lineRule="auto"/>
      </w:pPr>
      <w:r>
        <w:t>The message is to ensure that the message was received and understood.</w:t>
      </w:r>
    </w:p>
    <w:p w:rsidR="004E1758" w:rsidRPr="00D37396" w:rsidRDefault="004E1758" w:rsidP="00544C05">
      <w:pPr>
        <w:spacing w:line="276" w:lineRule="auto"/>
        <w:rPr>
          <w:b/>
          <w:i/>
          <w:u w:val="single"/>
        </w:rPr>
      </w:pPr>
    </w:p>
    <w:p w:rsidR="004E1758" w:rsidRPr="00D37396" w:rsidRDefault="004E1758" w:rsidP="00544C05">
      <w:pPr>
        <w:spacing w:line="276" w:lineRule="auto"/>
        <w:rPr>
          <w:b/>
          <w:i/>
          <w:u w:val="single"/>
        </w:rPr>
      </w:pPr>
      <w:r w:rsidRPr="00D37396">
        <w:rPr>
          <w:b/>
          <w:i/>
          <w:u w:val="single"/>
        </w:rPr>
        <w:t>Barriers to effective communication</w:t>
      </w:r>
    </w:p>
    <w:p w:rsidR="004E1758" w:rsidRDefault="004E1758" w:rsidP="00CA7395">
      <w:pPr>
        <w:numPr>
          <w:ilvl w:val="0"/>
          <w:numId w:val="69"/>
        </w:numPr>
        <w:spacing w:line="276" w:lineRule="auto"/>
      </w:pPr>
      <w:r>
        <w:t>Hearing what you want to hear.</w:t>
      </w:r>
    </w:p>
    <w:p w:rsidR="004E1758" w:rsidRDefault="004E1758" w:rsidP="00CA7395">
      <w:pPr>
        <w:numPr>
          <w:ilvl w:val="0"/>
          <w:numId w:val="69"/>
        </w:numPr>
        <w:spacing w:line="276" w:lineRule="auto"/>
      </w:pPr>
      <w:r>
        <w:t>Ignoring information that conflicts with our perceptions</w:t>
      </w:r>
    </w:p>
    <w:p w:rsidR="004E1758" w:rsidRDefault="004E1758" w:rsidP="00CA7395">
      <w:pPr>
        <w:numPr>
          <w:ilvl w:val="0"/>
          <w:numId w:val="69"/>
        </w:numPr>
        <w:spacing w:line="276" w:lineRule="auto"/>
      </w:pPr>
      <w:r>
        <w:t>Credibility of the source.</w:t>
      </w:r>
    </w:p>
    <w:p w:rsidR="004E1758" w:rsidRDefault="004E1758" w:rsidP="00CA7395">
      <w:pPr>
        <w:numPr>
          <w:ilvl w:val="0"/>
          <w:numId w:val="69"/>
        </w:numPr>
        <w:spacing w:line="276" w:lineRule="auto"/>
      </w:pPr>
      <w:r>
        <w:t>Halo effect – when one trait of a person influences our entire judgment of that person.</w:t>
      </w:r>
    </w:p>
    <w:p w:rsidR="004E1758" w:rsidRDefault="004E1758" w:rsidP="00CA7395">
      <w:pPr>
        <w:numPr>
          <w:ilvl w:val="0"/>
          <w:numId w:val="69"/>
        </w:numPr>
        <w:spacing w:line="276" w:lineRule="auto"/>
      </w:pPr>
      <w:r>
        <w:t>Words mean different thing to different people.</w:t>
      </w:r>
    </w:p>
    <w:p w:rsidR="004E1758" w:rsidRDefault="004E1758" w:rsidP="00CA7395">
      <w:pPr>
        <w:numPr>
          <w:ilvl w:val="0"/>
          <w:numId w:val="69"/>
        </w:numPr>
        <w:spacing w:line="276" w:lineRule="auto"/>
      </w:pPr>
      <w:r>
        <w:t>The word “Fast” can mean either a fast runner, tie something fast, own a watch that is fast, be fast asleep, fast for dictary reason.</w:t>
      </w:r>
    </w:p>
    <w:p w:rsidR="004E1758" w:rsidRDefault="004E1758" w:rsidP="00CA7395">
      <w:pPr>
        <w:numPr>
          <w:ilvl w:val="0"/>
          <w:numId w:val="69"/>
        </w:numPr>
        <w:spacing w:line="276" w:lineRule="auto"/>
      </w:pPr>
      <w:r>
        <w:t>500 words… 14000 different meanings</w:t>
      </w:r>
    </w:p>
    <w:p w:rsidR="004E1758" w:rsidRDefault="004E1758" w:rsidP="00CA7395">
      <w:pPr>
        <w:numPr>
          <w:ilvl w:val="0"/>
          <w:numId w:val="69"/>
        </w:numPr>
        <w:spacing w:line="276" w:lineRule="auto"/>
      </w:pPr>
      <w:r>
        <w:t>Jargon (specializing language that members of an occupation, group, or an organization develop to facilitate communication among themselves.)</w:t>
      </w:r>
    </w:p>
    <w:p w:rsidR="004E1758" w:rsidRDefault="004E1758" w:rsidP="00CA7395">
      <w:pPr>
        <w:numPr>
          <w:ilvl w:val="0"/>
          <w:numId w:val="69"/>
        </w:numPr>
        <w:spacing w:line="276" w:lineRule="auto"/>
      </w:pPr>
      <w:r>
        <w:t>Non-verbal – The encoding of messages by means of facial expressions, body language, and styles of dress. The encoding of messages without using written or spoken languages.</w:t>
      </w:r>
    </w:p>
    <w:p w:rsidR="004E1758" w:rsidRDefault="004E1758" w:rsidP="00CA7395">
      <w:pPr>
        <w:numPr>
          <w:ilvl w:val="0"/>
          <w:numId w:val="69"/>
        </w:numPr>
        <w:spacing w:line="276" w:lineRule="auto"/>
      </w:pPr>
      <w:r>
        <w:t xml:space="preserve">Emotion </w:t>
      </w:r>
    </w:p>
    <w:p w:rsidR="004E1758" w:rsidRPr="00D37396" w:rsidRDefault="004E1758" w:rsidP="008A4604">
      <w:pPr>
        <w:spacing w:line="276" w:lineRule="auto"/>
        <w:rPr>
          <w:b/>
          <w:i/>
          <w:u w:val="single"/>
        </w:rPr>
      </w:pPr>
    </w:p>
    <w:p w:rsidR="004E1758" w:rsidRPr="00D37396" w:rsidRDefault="004E1758" w:rsidP="008A4604">
      <w:pPr>
        <w:spacing w:line="276" w:lineRule="auto"/>
        <w:rPr>
          <w:b/>
          <w:i/>
          <w:u w:val="single"/>
        </w:rPr>
      </w:pPr>
      <w:r w:rsidRPr="00D37396">
        <w:rPr>
          <w:b/>
          <w:i/>
          <w:u w:val="single"/>
        </w:rPr>
        <w:t>Overcoming Barriers</w:t>
      </w:r>
    </w:p>
    <w:p w:rsidR="004E1758" w:rsidRDefault="004E1758" w:rsidP="00CA7395">
      <w:pPr>
        <w:numPr>
          <w:ilvl w:val="0"/>
          <w:numId w:val="70"/>
        </w:numPr>
        <w:spacing w:line="276" w:lineRule="auto"/>
      </w:pPr>
      <w:r>
        <w:t>Utilize feedback and uses many channels.</w:t>
      </w:r>
    </w:p>
    <w:p w:rsidR="004E1758" w:rsidRDefault="004E1758" w:rsidP="00CA7395">
      <w:pPr>
        <w:numPr>
          <w:ilvl w:val="0"/>
          <w:numId w:val="70"/>
        </w:numPr>
        <w:spacing w:line="276" w:lineRule="auto"/>
      </w:pPr>
      <w:r>
        <w:t>Use face-to-face – has the highest information richness. When individuals communicate face-to-face, they not only take advantage of verbal communication but also can interpret other’s nonverbal signals, such as facial expressions and body language.</w:t>
      </w:r>
    </w:p>
    <w:p w:rsidR="004E1758" w:rsidRDefault="004E1758" w:rsidP="00CA7395">
      <w:pPr>
        <w:numPr>
          <w:ilvl w:val="0"/>
          <w:numId w:val="70"/>
        </w:numPr>
        <w:spacing w:line="276" w:lineRule="auto"/>
      </w:pPr>
      <w:r>
        <w:t>Be sensitive to the audience</w:t>
      </w:r>
    </w:p>
    <w:p w:rsidR="004E1758" w:rsidRDefault="004E1758" w:rsidP="00CA7395">
      <w:pPr>
        <w:numPr>
          <w:ilvl w:val="0"/>
          <w:numId w:val="70"/>
        </w:numPr>
        <w:spacing w:line="276" w:lineRule="auto"/>
      </w:pPr>
      <w:r>
        <w:t>Proper timing of messages.</w:t>
      </w:r>
    </w:p>
    <w:p w:rsidR="004E1758" w:rsidRDefault="004E1758" w:rsidP="00CA7395">
      <w:pPr>
        <w:numPr>
          <w:ilvl w:val="0"/>
          <w:numId w:val="70"/>
        </w:numPr>
        <w:spacing w:line="276" w:lineRule="auto"/>
      </w:pPr>
      <w:r>
        <w:t>Reinforce words with actions</w:t>
      </w:r>
    </w:p>
    <w:p w:rsidR="004E1758" w:rsidRDefault="004E1758" w:rsidP="00CA7395">
      <w:pPr>
        <w:numPr>
          <w:ilvl w:val="0"/>
          <w:numId w:val="70"/>
        </w:numPr>
        <w:spacing w:line="276" w:lineRule="auto"/>
      </w:pPr>
      <w:r>
        <w:t>Direct, simple language.</w:t>
      </w:r>
    </w:p>
    <w:p w:rsidR="004E1758" w:rsidRPr="00D37396" w:rsidRDefault="004E1758" w:rsidP="00CA7395">
      <w:pPr>
        <w:numPr>
          <w:ilvl w:val="0"/>
          <w:numId w:val="70"/>
        </w:numPr>
        <w:spacing w:line="276" w:lineRule="auto"/>
      </w:pPr>
      <w:r>
        <w:t xml:space="preserve">Proper amount of redundancy </w:t>
      </w:r>
    </w:p>
    <w:p w:rsidR="004E1758" w:rsidRPr="00D37396" w:rsidRDefault="004E1758" w:rsidP="00526D6A">
      <w:pPr>
        <w:spacing w:line="276" w:lineRule="auto"/>
        <w:rPr>
          <w:b/>
          <w:i/>
          <w:u w:val="single"/>
        </w:rPr>
      </w:pPr>
      <w:r w:rsidRPr="00D37396">
        <w:rPr>
          <w:b/>
          <w:i/>
          <w:u w:val="single"/>
        </w:rPr>
        <w:t>Active Listening</w:t>
      </w:r>
    </w:p>
    <w:p w:rsidR="004E1758" w:rsidRDefault="004E1758" w:rsidP="00CA7395">
      <w:pPr>
        <w:numPr>
          <w:ilvl w:val="0"/>
          <w:numId w:val="71"/>
        </w:numPr>
        <w:spacing w:line="276" w:lineRule="auto"/>
      </w:pPr>
      <w:r>
        <w:t>Organizational members can practice the following behaviors to become more active listeners:</w:t>
      </w:r>
    </w:p>
    <w:p w:rsidR="004E1758" w:rsidRDefault="004E1758" w:rsidP="00CA7395">
      <w:pPr>
        <w:numPr>
          <w:ilvl w:val="1"/>
          <w:numId w:val="71"/>
        </w:numPr>
        <w:spacing w:line="276" w:lineRule="auto"/>
      </w:pPr>
      <w:r w:rsidRPr="00D37396">
        <w:rPr>
          <w:b/>
        </w:rPr>
        <w:t xml:space="preserve">Make eye contact </w:t>
      </w:r>
      <w:r>
        <w:t>– eye contact lets the speaker know that you are paying attention, and it also lets you pick up nonverbal cues.</w:t>
      </w:r>
    </w:p>
    <w:p w:rsidR="004E1758" w:rsidRDefault="004E1758" w:rsidP="00CA7395">
      <w:pPr>
        <w:numPr>
          <w:ilvl w:val="1"/>
          <w:numId w:val="71"/>
        </w:numPr>
        <w:spacing w:line="276" w:lineRule="auto"/>
      </w:pPr>
      <w:r w:rsidRPr="00D37396">
        <w:rPr>
          <w:b/>
        </w:rPr>
        <w:t>Exhibit</w:t>
      </w:r>
      <w:r>
        <w:t xml:space="preserve"> affirmative head nods and appropriate facial expressions.</w:t>
      </w:r>
    </w:p>
    <w:p w:rsidR="004E1758" w:rsidRDefault="004E1758" w:rsidP="00CA7395">
      <w:pPr>
        <w:numPr>
          <w:ilvl w:val="1"/>
          <w:numId w:val="71"/>
        </w:numPr>
        <w:spacing w:line="276" w:lineRule="auto"/>
      </w:pPr>
      <w:r w:rsidRPr="00D37396">
        <w:rPr>
          <w:b/>
        </w:rPr>
        <w:t xml:space="preserve">Avoid </w:t>
      </w:r>
      <w:r>
        <w:t>distracting actions or gestures.</w:t>
      </w:r>
    </w:p>
    <w:p w:rsidR="004E1758" w:rsidRDefault="004E1758" w:rsidP="00CA7395">
      <w:pPr>
        <w:numPr>
          <w:ilvl w:val="1"/>
          <w:numId w:val="71"/>
        </w:numPr>
        <w:spacing w:line="276" w:lineRule="auto"/>
      </w:pPr>
      <w:r w:rsidRPr="00D37396">
        <w:rPr>
          <w:b/>
        </w:rPr>
        <w:t xml:space="preserve">Ask questions </w:t>
      </w:r>
      <w:r>
        <w:t>– The critical listener analyzes what he or she hears, and asks questions. Asking questions provides clarification, and reduces ambiguity, leading to a greater understanding.</w:t>
      </w:r>
    </w:p>
    <w:p w:rsidR="004E1758" w:rsidRDefault="004E1758" w:rsidP="00CA7395">
      <w:pPr>
        <w:numPr>
          <w:ilvl w:val="1"/>
          <w:numId w:val="71"/>
        </w:numPr>
        <w:spacing w:line="276" w:lineRule="auto"/>
      </w:pPr>
      <w:r w:rsidRPr="00D37396">
        <w:rPr>
          <w:b/>
        </w:rPr>
        <w:t>Paraphrase</w:t>
      </w:r>
      <w:r>
        <w:t xml:space="preserve"> – means restating in your words what the speaker has said. Also, paraphrasing is a check of whether you are listening carefully and accurately.</w:t>
      </w:r>
    </w:p>
    <w:p w:rsidR="004E1758" w:rsidRDefault="004E1758" w:rsidP="00CA7395">
      <w:pPr>
        <w:numPr>
          <w:ilvl w:val="1"/>
          <w:numId w:val="71"/>
        </w:numPr>
        <w:spacing w:line="276" w:lineRule="auto"/>
      </w:pPr>
      <w:r>
        <w:t>Avoid interrupting the speaker</w:t>
      </w:r>
    </w:p>
    <w:p w:rsidR="004E1758" w:rsidRDefault="004E1758" w:rsidP="00CA7395">
      <w:pPr>
        <w:numPr>
          <w:ilvl w:val="1"/>
          <w:numId w:val="71"/>
        </w:numPr>
        <w:spacing w:line="276" w:lineRule="auto"/>
      </w:pPr>
      <w:r w:rsidRPr="00D37396">
        <w:rPr>
          <w:b/>
        </w:rPr>
        <w:t>Don’t over talk</w:t>
      </w:r>
      <w:r>
        <w:t xml:space="preserve"> - a good listener knows the importance of taking turns in a conversation.</w:t>
      </w:r>
    </w:p>
    <w:p w:rsidR="004E1758" w:rsidRDefault="004E1758" w:rsidP="00CA7395">
      <w:pPr>
        <w:numPr>
          <w:ilvl w:val="1"/>
          <w:numId w:val="71"/>
        </w:numPr>
        <w:spacing w:line="276" w:lineRule="auto"/>
      </w:pPr>
      <w:r>
        <w:t xml:space="preserve">Make </w:t>
      </w:r>
      <w:r w:rsidRPr="00D37396">
        <w:rPr>
          <w:b/>
        </w:rPr>
        <w:t>smooth transitions</w:t>
      </w:r>
      <w:r>
        <w:t xml:space="preserve"> between the roles of speaker and listener.</w:t>
      </w:r>
    </w:p>
    <w:p w:rsidR="004E1758" w:rsidRPr="00D37396" w:rsidRDefault="004E1758" w:rsidP="00D37396">
      <w:pPr>
        <w:spacing w:line="276" w:lineRule="auto"/>
        <w:ind w:left="1440"/>
        <w:rPr>
          <w:b/>
          <w:i/>
          <w:u w:val="single"/>
        </w:rPr>
      </w:pPr>
    </w:p>
    <w:p w:rsidR="004E1758" w:rsidRDefault="004E1758" w:rsidP="00E2133E">
      <w:pPr>
        <w:spacing w:line="276" w:lineRule="auto"/>
      </w:pPr>
      <w:r w:rsidRPr="00D37396">
        <w:rPr>
          <w:b/>
          <w:i/>
          <w:u w:val="single"/>
        </w:rPr>
        <w:t>Organizational Conflict</w:t>
      </w:r>
      <w:r>
        <w:t xml:space="preserve"> – Organizational conflict is the lack of agreement amongst individuals or groups that arises when the goals, interests, or values, of different individuals or groups clash, and those individuals or groups block or thwart each other’s attempts to achieve their objectives.</w:t>
      </w:r>
    </w:p>
    <w:p w:rsidR="004E1758" w:rsidRPr="00D37396" w:rsidRDefault="004E1758" w:rsidP="00E2133E">
      <w:pPr>
        <w:spacing w:line="276" w:lineRule="auto"/>
        <w:rPr>
          <w:b/>
          <w:i/>
          <w:u w:val="single"/>
        </w:rPr>
      </w:pPr>
    </w:p>
    <w:p w:rsidR="004E1758" w:rsidRPr="00D37396" w:rsidRDefault="004E1758" w:rsidP="00E2133E">
      <w:pPr>
        <w:spacing w:line="276" w:lineRule="auto"/>
        <w:rPr>
          <w:b/>
          <w:i/>
          <w:u w:val="single"/>
        </w:rPr>
      </w:pPr>
      <w:r w:rsidRPr="00D37396">
        <w:rPr>
          <w:b/>
          <w:i/>
          <w:u w:val="single"/>
        </w:rPr>
        <w:t xml:space="preserve">Conflict management strategies </w:t>
      </w:r>
    </w:p>
    <w:p w:rsidR="004E1758" w:rsidRDefault="004E1758" w:rsidP="00CA7395">
      <w:pPr>
        <w:numPr>
          <w:ilvl w:val="0"/>
          <w:numId w:val="71"/>
        </w:numPr>
        <w:spacing w:line="276" w:lineRule="auto"/>
      </w:pPr>
      <w:r>
        <w:t xml:space="preserve">The behaviors for handling conflict fall along two dimensions: cooperativeness (the degree to which one party tries to satisfy the other’s party’s concerns) and assertiveness (the degree to which one party tries to satisfy his or her own concerns). From these two dimensions emerge five conflict-handling behaviors: </w:t>
      </w:r>
    </w:p>
    <w:p w:rsidR="004E1758" w:rsidRDefault="004E1758" w:rsidP="00CA7395">
      <w:pPr>
        <w:numPr>
          <w:ilvl w:val="0"/>
          <w:numId w:val="72"/>
        </w:numPr>
        <w:spacing w:line="276" w:lineRule="auto"/>
      </w:pPr>
      <w:r w:rsidRPr="00D37396">
        <w:rPr>
          <w:b/>
        </w:rPr>
        <w:t>Avoiding –</w:t>
      </w:r>
      <w:r>
        <w:t xml:space="preserve"> Withdrawing from conflict.</w:t>
      </w:r>
    </w:p>
    <w:p w:rsidR="004E1758" w:rsidRDefault="004E1758" w:rsidP="00CA7395">
      <w:pPr>
        <w:numPr>
          <w:ilvl w:val="0"/>
          <w:numId w:val="72"/>
        </w:numPr>
        <w:spacing w:line="276" w:lineRule="auto"/>
      </w:pPr>
      <w:r w:rsidRPr="00D37396">
        <w:rPr>
          <w:b/>
        </w:rPr>
        <w:t>Competing</w:t>
      </w:r>
      <w:r>
        <w:t xml:space="preserve"> – person tries to satisfy own interest, without regard to other party.</w:t>
      </w:r>
    </w:p>
    <w:p w:rsidR="004E1758" w:rsidRDefault="004E1758" w:rsidP="00CA7395">
      <w:pPr>
        <w:numPr>
          <w:ilvl w:val="0"/>
          <w:numId w:val="72"/>
        </w:numPr>
        <w:spacing w:line="276" w:lineRule="auto"/>
      </w:pPr>
      <w:r w:rsidRPr="00D37396">
        <w:rPr>
          <w:b/>
        </w:rPr>
        <w:t xml:space="preserve">Compromising </w:t>
      </w:r>
      <w:r>
        <w:t xml:space="preserve">– each party is concerned about its own goal accomplishment and the goal accomplishment of the other party and is willing to engage in a give-and-take exchange. </w:t>
      </w:r>
    </w:p>
    <w:p w:rsidR="004E1758" w:rsidRDefault="004E1758" w:rsidP="00CA7395">
      <w:pPr>
        <w:numPr>
          <w:ilvl w:val="0"/>
          <w:numId w:val="72"/>
        </w:numPr>
        <w:spacing w:line="276" w:lineRule="auto"/>
      </w:pPr>
      <w:r w:rsidRPr="00D37396">
        <w:rPr>
          <w:b/>
        </w:rPr>
        <w:t xml:space="preserve">Accommodating </w:t>
      </w:r>
      <w:r>
        <w:t>– one person tires to please the other person.</w:t>
      </w:r>
    </w:p>
    <w:p w:rsidR="004E1758" w:rsidRDefault="004E1758" w:rsidP="00CA7395">
      <w:pPr>
        <w:numPr>
          <w:ilvl w:val="0"/>
          <w:numId w:val="72"/>
        </w:numPr>
        <w:spacing w:line="276" w:lineRule="auto"/>
      </w:pPr>
      <w:r w:rsidRPr="00D37396">
        <w:rPr>
          <w:b/>
        </w:rPr>
        <w:t>Collaborating</w:t>
      </w:r>
      <w:r>
        <w:t xml:space="preserve"> – each party satisfies goals without concession.</w:t>
      </w:r>
    </w:p>
    <w:p w:rsidR="004E1758" w:rsidRPr="00D37396" w:rsidRDefault="004E1758" w:rsidP="00D37396">
      <w:pPr>
        <w:spacing w:line="276" w:lineRule="auto"/>
        <w:ind w:left="1440"/>
        <w:jc w:val="center"/>
        <w:rPr>
          <w:b/>
          <w:i/>
          <w:u w:val="single"/>
        </w:rPr>
      </w:pPr>
    </w:p>
    <w:p w:rsidR="004E1758" w:rsidRPr="00D37396" w:rsidRDefault="004E1758" w:rsidP="00D37396">
      <w:pPr>
        <w:spacing w:line="276" w:lineRule="auto"/>
        <w:jc w:val="center"/>
        <w:rPr>
          <w:b/>
          <w:i/>
          <w:u w:val="single"/>
        </w:rPr>
      </w:pPr>
      <w:r w:rsidRPr="00D37396">
        <w:rPr>
          <w:b/>
          <w:i/>
          <w:u w:val="single"/>
        </w:rPr>
        <w:t>ORGANIZATIO CONTROL</w:t>
      </w:r>
    </w:p>
    <w:p w:rsidR="004E1758" w:rsidRDefault="004E1758" w:rsidP="00072FB2">
      <w:pPr>
        <w:spacing w:line="276" w:lineRule="auto"/>
      </w:pPr>
    </w:p>
    <w:p w:rsidR="004E1758" w:rsidRPr="00D37396" w:rsidRDefault="004E1758" w:rsidP="00072FB2">
      <w:pPr>
        <w:spacing w:line="276" w:lineRule="auto"/>
        <w:rPr>
          <w:b/>
          <w:u w:val="single"/>
        </w:rPr>
      </w:pPr>
      <w:r w:rsidRPr="00D37396">
        <w:rPr>
          <w:b/>
          <w:u w:val="single"/>
        </w:rPr>
        <w:t>Controlling</w:t>
      </w:r>
    </w:p>
    <w:p w:rsidR="004E1758" w:rsidRDefault="004E1758" w:rsidP="00CA7395">
      <w:pPr>
        <w:numPr>
          <w:ilvl w:val="0"/>
          <w:numId w:val="71"/>
        </w:numPr>
        <w:spacing w:line="276" w:lineRule="auto"/>
      </w:pPr>
      <w:r>
        <w:t>Process by which mangers use to monitor how efficiently and effectively they are achieving goals.</w:t>
      </w:r>
    </w:p>
    <w:p w:rsidR="004E1758" w:rsidRDefault="004E1758" w:rsidP="00CA7395">
      <w:pPr>
        <w:numPr>
          <w:ilvl w:val="0"/>
          <w:numId w:val="71"/>
        </w:numPr>
        <w:spacing w:line="276" w:lineRule="auto"/>
      </w:pPr>
      <w:r>
        <w:t>Evaluates whether organization’s strategy and structure support created plans.</w:t>
      </w:r>
    </w:p>
    <w:p w:rsidR="004E1758" w:rsidRDefault="004E1758" w:rsidP="00F44895">
      <w:pPr>
        <w:spacing w:line="276" w:lineRule="auto"/>
      </w:pPr>
    </w:p>
    <w:p w:rsidR="004E1758" w:rsidRDefault="004E1758" w:rsidP="00FD3C0D">
      <w:pPr>
        <w:spacing w:line="276" w:lineRule="auto"/>
        <w:rPr>
          <w:b/>
          <w:i/>
          <w:u w:val="single"/>
        </w:rPr>
      </w:pPr>
      <w:r w:rsidRPr="00D37396">
        <w:rPr>
          <w:b/>
          <w:i/>
          <w:u w:val="single"/>
        </w:rPr>
        <w:t>Steps in Organizational Control</w:t>
      </w:r>
    </w:p>
    <w:p w:rsidR="004E1758" w:rsidRPr="00D37396" w:rsidRDefault="004E1758" w:rsidP="00FD3C0D">
      <w:pPr>
        <w:spacing w:line="276" w:lineRule="auto"/>
        <w:rPr>
          <w:b/>
          <w:i/>
          <w:u w:val="single"/>
        </w:rPr>
      </w:pPr>
    </w:p>
    <w:p w:rsidR="004E1758" w:rsidRDefault="004E1758" w:rsidP="00CA7395">
      <w:pPr>
        <w:numPr>
          <w:ilvl w:val="0"/>
          <w:numId w:val="73"/>
        </w:numPr>
        <w:spacing w:line="276" w:lineRule="auto"/>
      </w:pPr>
      <w:r>
        <w:t>The control process can be broken into four steps: establishing standards of performance, then measuring, comparing, and evaluating actual performance.</w:t>
      </w:r>
    </w:p>
    <w:p w:rsidR="004E1758" w:rsidRDefault="004E1758" w:rsidP="006A7108">
      <w:pPr>
        <w:spacing w:line="276" w:lineRule="auto"/>
      </w:pPr>
    </w:p>
    <w:p w:rsidR="004E1758" w:rsidRDefault="004E1758" w:rsidP="00CA7395">
      <w:pPr>
        <w:numPr>
          <w:ilvl w:val="1"/>
          <w:numId w:val="73"/>
        </w:numPr>
        <w:spacing w:line="276" w:lineRule="auto"/>
      </w:pPr>
      <w:r w:rsidRPr="00D37396">
        <w:rPr>
          <w:b/>
        </w:rPr>
        <w:t>Establishing standards of performance –</w:t>
      </w:r>
      <w:r>
        <w:t xml:space="preserve"> In the control process, mangers decide on the standards of performance, goals, or targets that they will use to evaluate the performance of either the entire organization or some part of it, such as a division, a function, or an individual. The standards of performance that managers select measure efficiency, quality, responsiveness to customers, and innovation. </w:t>
      </w:r>
    </w:p>
    <w:p w:rsidR="004E1758" w:rsidRDefault="004E1758" w:rsidP="00CA7395">
      <w:pPr>
        <w:numPr>
          <w:ilvl w:val="1"/>
          <w:numId w:val="73"/>
        </w:numPr>
        <w:spacing w:line="276" w:lineRule="auto"/>
      </w:pPr>
      <w:r w:rsidRPr="00D37396">
        <w:rPr>
          <w:b/>
        </w:rPr>
        <w:t>Measure actual performance</w:t>
      </w:r>
      <w:r>
        <w:t xml:space="preserve"> – Once managers have decided which standards or targets they will use to evaluate performance, the next step in the control process is to measure actual performance. In practice, mangers can measure or evaluate two things the actual outputs that results from the behavior of their members and the behaviors themselves.</w:t>
      </w:r>
    </w:p>
    <w:p w:rsidR="004E1758" w:rsidRDefault="004E1758" w:rsidP="00CA7395">
      <w:pPr>
        <w:numPr>
          <w:ilvl w:val="1"/>
          <w:numId w:val="73"/>
        </w:numPr>
        <w:spacing w:line="276" w:lineRule="auto"/>
      </w:pPr>
      <w:r w:rsidRPr="00D37396">
        <w:rPr>
          <w:b/>
        </w:rPr>
        <w:t>Compare actual performance against chosen standards of performance</w:t>
      </w:r>
      <w:r>
        <w:t xml:space="preserve"> – managers evaluate whether and to what extent performance departs from the standards of performance chosen in step 1.</w:t>
      </w:r>
    </w:p>
    <w:p w:rsidR="004E1758" w:rsidRPr="00D37396" w:rsidRDefault="004E1758" w:rsidP="00CA7395">
      <w:pPr>
        <w:numPr>
          <w:ilvl w:val="1"/>
          <w:numId w:val="73"/>
        </w:numPr>
        <w:spacing w:line="276" w:lineRule="auto"/>
        <w:rPr>
          <w:b/>
        </w:rPr>
      </w:pPr>
      <w:r w:rsidRPr="00D37396">
        <w:rPr>
          <w:b/>
        </w:rPr>
        <w:t xml:space="preserve">Evaluate the result and initiate corrective action if necessary </w:t>
      </w:r>
    </w:p>
    <w:p w:rsidR="004E1758" w:rsidRPr="00D37396" w:rsidRDefault="004E1758" w:rsidP="00302B50">
      <w:pPr>
        <w:spacing w:line="276" w:lineRule="auto"/>
        <w:rPr>
          <w:b/>
          <w:i/>
          <w:u w:val="single"/>
        </w:rPr>
      </w:pPr>
    </w:p>
    <w:p w:rsidR="004E1758" w:rsidRPr="00D37396" w:rsidRDefault="004E1758" w:rsidP="008116C3">
      <w:pPr>
        <w:spacing w:line="276" w:lineRule="auto"/>
        <w:rPr>
          <w:b/>
          <w:i/>
          <w:u w:val="single"/>
        </w:rPr>
      </w:pPr>
      <w:r w:rsidRPr="00D37396">
        <w:rPr>
          <w:b/>
          <w:i/>
          <w:u w:val="single"/>
        </w:rPr>
        <w:t>Operating budget</w:t>
      </w:r>
    </w:p>
    <w:p w:rsidR="004E1758" w:rsidRDefault="004E1758" w:rsidP="00CA7395">
      <w:pPr>
        <w:numPr>
          <w:ilvl w:val="0"/>
          <w:numId w:val="73"/>
        </w:numPr>
        <w:spacing w:line="276" w:lineRule="auto"/>
      </w:pPr>
      <w:r>
        <w:t>An operating budget is a blue print that states how mangers intend to use organizational resources to achieve organizational goals efficiently.</w:t>
      </w:r>
    </w:p>
    <w:p w:rsidR="004E1758" w:rsidRPr="00D37396" w:rsidRDefault="004E1758" w:rsidP="008116C3">
      <w:pPr>
        <w:spacing w:line="276" w:lineRule="auto"/>
        <w:rPr>
          <w:b/>
          <w:i/>
          <w:u w:val="single"/>
        </w:rPr>
      </w:pPr>
    </w:p>
    <w:p w:rsidR="004E1758" w:rsidRPr="00D37396" w:rsidRDefault="004E1758" w:rsidP="008116C3">
      <w:pPr>
        <w:spacing w:line="276" w:lineRule="auto"/>
        <w:rPr>
          <w:b/>
          <w:i/>
          <w:u w:val="single"/>
        </w:rPr>
      </w:pPr>
      <w:r w:rsidRPr="00D37396">
        <w:rPr>
          <w:b/>
          <w:i/>
          <w:u w:val="single"/>
        </w:rPr>
        <w:t>How Culture Controls Managerial Action</w:t>
      </w:r>
    </w:p>
    <w:p w:rsidR="004E1758" w:rsidRDefault="004E1758" w:rsidP="00CA7395">
      <w:pPr>
        <w:numPr>
          <w:ilvl w:val="0"/>
          <w:numId w:val="73"/>
        </w:numPr>
        <w:spacing w:line="276" w:lineRule="auto"/>
      </w:pPr>
      <w:r>
        <w:t>The way in which organizational culture shapes and controls behaviour is evident in the way managers perform their four main functions – planning, organizing, leading, and controlling. As we consider these functions, we continue to distinguish between two kinds of top managers: those who create organizational values and norms that encourage creative, innovative behavior, and those who encourage a conservative, cautious approach by their subordinates.</w:t>
      </w:r>
    </w:p>
    <w:p w:rsidR="004E1758" w:rsidRPr="003D79B1" w:rsidRDefault="004E1758" w:rsidP="00D37396">
      <w:pPr>
        <w:spacing w:line="276" w:lineRule="auto"/>
        <w:ind w:left="720"/>
        <w:rPr>
          <w:b/>
        </w:rPr>
      </w:pPr>
    </w:p>
    <w:p w:rsidR="004E1758" w:rsidRPr="003D79B1" w:rsidRDefault="004E1758" w:rsidP="00CA7395">
      <w:pPr>
        <w:numPr>
          <w:ilvl w:val="0"/>
          <w:numId w:val="68"/>
        </w:numPr>
        <w:spacing w:line="276" w:lineRule="auto"/>
        <w:rPr>
          <w:b/>
        </w:rPr>
      </w:pPr>
      <w:r w:rsidRPr="003D79B1">
        <w:rPr>
          <w:b/>
        </w:rPr>
        <w:t xml:space="preserve">Planning </w:t>
      </w:r>
    </w:p>
    <w:p w:rsidR="004E1758" w:rsidRDefault="004E1758" w:rsidP="00CA7395">
      <w:pPr>
        <w:numPr>
          <w:ilvl w:val="0"/>
          <w:numId w:val="74"/>
        </w:numPr>
        <w:spacing w:line="276" w:lineRule="auto"/>
      </w:pPr>
      <w:r>
        <w:t>Conservative: formal, top-down planning</w:t>
      </w:r>
    </w:p>
    <w:p w:rsidR="004E1758" w:rsidRDefault="004E1758" w:rsidP="00CA7395">
      <w:pPr>
        <w:numPr>
          <w:ilvl w:val="0"/>
          <w:numId w:val="74"/>
        </w:numPr>
        <w:spacing w:line="276" w:lineRule="auto"/>
      </w:pPr>
      <w:r>
        <w:t>Innovative: All managers encouraged to participate in decision making.</w:t>
      </w:r>
    </w:p>
    <w:p w:rsidR="004E1758" w:rsidRPr="003D79B1" w:rsidRDefault="004E1758" w:rsidP="00D37396">
      <w:pPr>
        <w:spacing w:line="276" w:lineRule="auto"/>
        <w:ind w:left="2880"/>
        <w:rPr>
          <w:b/>
        </w:rPr>
      </w:pPr>
    </w:p>
    <w:p w:rsidR="004E1758" w:rsidRPr="003D79B1" w:rsidRDefault="004E1758" w:rsidP="00CA7395">
      <w:pPr>
        <w:numPr>
          <w:ilvl w:val="0"/>
          <w:numId w:val="68"/>
        </w:numPr>
        <w:spacing w:line="276" w:lineRule="auto"/>
        <w:rPr>
          <w:b/>
        </w:rPr>
      </w:pPr>
      <w:r w:rsidRPr="003D79B1">
        <w:rPr>
          <w:b/>
        </w:rPr>
        <w:t xml:space="preserve">Organizing </w:t>
      </w:r>
    </w:p>
    <w:p w:rsidR="004E1758" w:rsidRDefault="004E1758" w:rsidP="00CA7395">
      <w:pPr>
        <w:numPr>
          <w:ilvl w:val="0"/>
          <w:numId w:val="75"/>
        </w:numPr>
        <w:spacing w:line="276" w:lineRule="auto"/>
      </w:pPr>
      <w:r>
        <w:t xml:space="preserve">Conservative: Well-defined hierarchy of authority and clear reporting relationships. </w:t>
      </w:r>
    </w:p>
    <w:p w:rsidR="004E1758" w:rsidRDefault="004E1758" w:rsidP="00CA7395">
      <w:pPr>
        <w:numPr>
          <w:ilvl w:val="0"/>
          <w:numId w:val="75"/>
        </w:numPr>
        <w:spacing w:line="276" w:lineRule="auto"/>
      </w:pPr>
      <w:r>
        <w:t>Innovative: Organic, flexible structure.</w:t>
      </w:r>
    </w:p>
    <w:p w:rsidR="004E1758" w:rsidRDefault="004E1758" w:rsidP="00D37396">
      <w:pPr>
        <w:spacing w:line="276" w:lineRule="auto"/>
        <w:ind w:left="2880"/>
      </w:pPr>
    </w:p>
    <w:p w:rsidR="004E1758" w:rsidRPr="003D79B1" w:rsidRDefault="004E1758" w:rsidP="00CA7395">
      <w:pPr>
        <w:numPr>
          <w:ilvl w:val="0"/>
          <w:numId w:val="68"/>
        </w:numPr>
        <w:spacing w:line="276" w:lineRule="auto"/>
        <w:rPr>
          <w:b/>
        </w:rPr>
      </w:pPr>
      <w:r w:rsidRPr="003D79B1">
        <w:rPr>
          <w:b/>
        </w:rPr>
        <w:t xml:space="preserve">Leading </w:t>
      </w:r>
    </w:p>
    <w:p w:rsidR="004E1758" w:rsidRDefault="004E1758" w:rsidP="00CA7395">
      <w:pPr>
        <w:numPr>
          <w:ilvl w:val="0"/>
          <w:numId w:val="76"/>
        </w:numPr>
        <w:spacing w:line="276" w:lineRule="auto"/>
      </w:pPr>
      <w:r>
        <w:t>Conservative: Rigid MBO (management by objects) and constant monitoring</w:t>
      </w:r>
    </w:p>
    <w:p w:rsidR="004E1758" w:rsidRDefault="004E1758" w:rsidP="00CA7395">
      <w:pPr>
        <w:numPr>
          <w:ilvl w:val="0"/>
          <w:numId w:val="76"/>
        </w:numPr>
        <w:spacing w:line="276" w:lineRule="auto"/>
      </w:pPr>
      <w:r>
        <w:t>Innovative: Managers lead by example, encourage risk-taking.</w:t>
      </w:r>
    </w:p>
    <w:p w:rsidR="004E1758" w:rsidRPr="003D79B1" w:rsidRDefault="004E1758" w:rsidP="00D37396">
      <w:pPr>
        <w:spacing w:line="276" w:lineRule="auto"/>
        <w:ind w:left="2880"/>
        <w:rPr>
          <w:b/>
        </w:rPr>
      </w:pPr>
    </w:p>
    <w:p w:rsidR="004E1758" w:rsidRPr="003D79B1" w:rsidRDefault="004E1758" w:rsidP="00CA7395">
      <w:pPr>
        <w:numPr>
          <w:ilvl w:val="0"/>
          <w:numId w:val="68"/>
        </w:numPr>
        <w:spacing w:line="276" w:lineRule="auto"/>
        <w:rPr>
          <w:b/>
        </w:rPr>
      </w:pPr>
      <w:r w:rsidRPr="003D79B1">
        <w:rPr>
          <w:b/>
        </w:rPr>
        <w:t xml:space="preserve">Controlling </w:t>
      </w:r>
    </w:p>
    <w:p w:rsidR="004E1758" w:rsidRDefault="004E1758" w:rsidP="00CA7395">
      <w:pPr>
        <w:numPr>
          <w:ilvl w:val="0"/>
          <w:numId w:val="77"/>
        </w:numPr>
        <w:spacing w:line="276" w:lineRule="auto"/>
      </w:pPr>
      <w:r>
        <w:t>Conservative: Bureaucratic control</w:t>
      </w:r>
    </w:p>
    <w:p w:rsidR="004E1758" w:rsidRDefault="004E1758" w:rsidP="00CA7395">
      <w:pPr>
        <w:numPr>
          <w:ilvl w:val="0"/>
          <w:numId w:val="77"/>
        </w:numPr>
        <w:spacing w:line="276" w:lineRule="auto"/>
      </w:pPr>
      <w:r>
        <w:t>Innovative: Clan control</w:t>
      </w:r>
    </w:p>
    <w:p w:rsidR="004E1758" w:rsidRDefault="004E1758" w:rsidP="00D93899">
      <w:pPr>
        <w:spacing w:line="276" w:lineRule="auto"/>
      </w:pPr>
    </w:p>
    <w:p w:rsidR="004E1758" w:rsidRDefault="004E1758" w:rsidP="00D93899">
      <w:pPr>
        <w:spacing w:line="276" w:lineRule="auto"/>
      </w:pPr>
    </w:p>
    <w:p w:rsidR="004E1758" w:rsidRDefault="004E1758" w:rsidP="00D93899">
      <w:pPr>
        <w:spacing w:line="276" w:lineRule="auto"/>
        <w:rPr>
          <w:b/>
          <w:u w:val="single"/>
        </w:rPr>
      </w:pPr>
      <w:r>
        <w:rPr>
          <w:b/>
          <w:u w:val="single"/>
        </w:rPr>
        <w:t xml:space="preserve">Human Resource Management/Managing Human Resources </w:t>
      </w:r>
    </w:p>
    <w:p w:rsidR="004E1758" w:rsidRDefault="004E1758" w:rsidP="00D93899">
      <w:pPr>
        <w:spacing w:line="276" w:lineRule="auto"/>
        <w:rPr>
          <w:b/>
          <w:u w:val="single"/>
        </w:rPr>
      </w:pPr>
    </w:p>
    <w:p w:rsidR="004E1758" w:rsidRDefault="004E1758" w:rsidP="00D93899">
      <w:pPr>
        <w:spacing w:line="276" w:lineRule="auto"/>
      </w:pPr>
      <w:r>
        <w:t xml:space="preserve">Human resource management (HRM) – is the process of determining human resources needs and then recruiting, selecting, developing, motivating, evaluating, compensating, and scheduling employees to achieve organizational goals. </w:t>
      </w:r>
    </w:p>
    <w:p w:rsidR="004E1758" w:rsidRPr="00D37396" w:rsidRDefault="004E1758" w:rsidP="00D93899">
      <w:pPr>
        <w:spacing w:line="276" w:lineRule="auto"/>
        <w:rPr>
          <w:u w:val="single"/>
        </w:rPr>
      </w:pPr>
    </w:p>
    <w:p w:rsidR="004E1758" w:rsidRDefault="004E1758" w:rsidP="00D93899">
      <w:pPr>
        <w:spacing w:line="276" w:lineRule="auto"/>
        <w:rPr>
          <w:u w:val="single"/>
        </w:rPr>
      </w:pPr>
      <w:r w:rsidRPr="00D37396">
        <w:rPr>
          <w:u w:val="single"/>
        </w:rPr>
        <w:t>Five steps are involved in the human resources planning process:</w:t>
      </w:r>
    </w:p>
    <w:p w:rsidR="004E1758" w:rsidRPr="00D37396" w:rsidRDefault="004E1758" w:rsidP="00D93899">
      <w:pPr>
        <w:spacing w:line="276" w:lineRule="auto"/>
        <w:rPr>
          <w:b/>
          <w:u w:val="single"/>
        </w:rPr>
      </w:pPr>
    </w:p>
    <w:p w:rsidR="004E1758" w:rsidRDefault="004E1758" w:rsidP="00CA7395">
      <w:pPr>
        <w:numPr>
          <w:ilvl w:val="0"/>
          <w:numId w:val="78"/>
        </w:numPr>
        <w:spacing w:line="276" w:lineRule="auto"/>
      </w:pPr>
      <w:r w:rsidRPr="00D37396">
        <w:rPr>
          <w:b/>
        </w:rPr>
        <w:t>Preparing a human resource inventory of the organization’s employees</w:t>
      </w:r>
      <w:r>
        <w:t xml:space="preserve"> - This inventory should include ages, names, education, capabilities, training, specialized skills, and other information relevant to the specific organization.</w:t>
      </w:r>
    </w:p>
    <w:p w:rsidR="004E1758" w:rsidRPr="00D37396" w:rsidRDefault="004E1758" w:rsidP="00D37396">
      <w:pPr>
        <w:spacing w:line="276" w:lineRule="auto"/>
        <w:ind w:left="720"/>
        <w:rPr>
          <w:b/>
        </w:rPr>
      </w:pPr>
    </w:p>
    <w:p w:rsidR="004E1758" w:rsidRDefault="004E1758" w:rsidP="00CA7395">
      <w:pPr>
        <w:numPr>
          <w:ilvl w:val="0"/>
          <w:numId w:val="78"/>
        </w:numPr>
        <w:spacing w:line="276" w:lineRule="auto"/>
      </w:pPr>
      <w:r w:rsidRPr="00D37396">
        <w:rPr>
          <w:b/>
        </w:rPr>
        <w:t>Preparing a Job analysis –</w:t>
      </w:r>
      <w:r>
        <w:t xml:space="preserve"> A job analysis is a study of what is done by employees who hold various job titles. It is necessary in order to recruit and train employees with necessary skills to do the job. The results of job analysis are two written statements: Job descriptions and job specifications. A job description specifies the objectives of the job, the type of work, to be done, the responsibilities and duties, the working conditions, and the relationship of the job to other functions. Job specifications are a written summary of the minimum qualifications (education, skills, etc.) required of workers to do a particular job.</w:t>
      </w:r>
    </w:p>
    <w:p w:rsidR="004E1758" w:rsidRPr="00D37396" w:rsidRDefault="004E1758" w:rsidP="00D37396">
      <w:pPr>
        <w:spacing w:line="276" w:lineRule="auto"/>
        <w:rPr>
          <w:b/>
        </w:rPr>
      </w:pPr>
    </w:p>
    <w:p w:rsidR="004E1758" w:rsidRDefault="004E1758" w:rsidP="00CA7395">
      <w:pPr>
        <w:numPr>
          <w:ilvl w:val="0"/>
          <w:numId w:val="78"/>
        </w:numPr>
        <w:spacing w:line="276" w:lineRule="auto"/>
      </w:pPr>
      <w:r w:rsidRPr="00D37396">
        <w:rPr>
          <w:b/>
        </w:rPr>
        <w:t>Assessing future human resources demand</w:t>
      </w:r>
      <w:r>
        <w:t xml:space="preserve"> – training programs must be started long before the need is apparent. Human resource managers must ensure that trained people are available when needed (forecasting process)</w:t>
      </w:r>
    </w:p>
    <w:p w:rsidR="004E1758" w:rsidRPr="00D37396" w:rsidRDefault="004E1758" w:rsidP="00D37396">
      <w:pPr>
        <w:spacing w:line="276" w:lineRule="auto"/>
        <w:ind w:left="720"/>
        <w:rPr>
          <w:b/>
        </w:rPr>
      </w:pPr>
    </w:p>
    <w:p w:rsidR="004E1758" w:rsidRDefault="004E1758" w:rsidP="00CA7395">
      <w:pPr>
        <w:numPr>
          <w:ilvl w:val="0"/>
          <w:numId w:val="78"/>
        </w:numPr>
        <w:spacing w:line="276" w:lineRule="auto"/>
      </w:pPr>
      <w:r w:rsidRPr="00D37396">
        <w:rPr>
          <w:b/>
        </w:rPr>
        <w:t>Assessing future supply –</w:t>
      </w:r>
      <w:r>
        <w:t xml:space="preserve"> The labor force is constantly shifting: getting older, become more technically oriented, attracting more women, etc. There maybe increased shortages of workers in the future and an oversupply of others.</w:t>
      </w:r>
    </w:p>
    <w:p w:rsidR="004E1758" w:rsidRPr="00D37396" w:rsidRDefault="004E1758" w:rsidP="00D37396">
      <w:pPr>
        <w:spacing w:line="276" w:lineRule="auto"/>
        <w:ind w:left="720"/>
        <w:rPr>
          <w:b/>
        </w:rPr>
      </w:pPr>
    </w:p>
    <w:p w:rsidR="004E1758" w:rsidRDefault="004E1758" w:rsidP="00CA7395">
      <w:pPr>
        <w:numPr>
          <w:ilvl w:val="0"/>
          <w:numId w:val="78"/>
        </w:numPr>
        <w:spacing w:line="276" w:lineRule="auto"/>
      </w:pPr>
      <w:r w:rsidRPr="00D37396">
        <w:rPr>
          <w:b/>
        </w:rPr>
        <w:t>Establishing a strategic plan –</w:t>
      </w:r>
      <w:r>
        <w:t xml:space="preserve"> The plan must address recruiting, selecting, training and developing, appraising, compensating, and scheduling that labor force.</w:t>
      </w:r>
    </w:p>
    <w:p w:rsidR="004E1758" w:rsidRDefault="004E1758" w:rsidP="00700F90">
      <w:pPr>
        <w:spacing w:line="276" w:lineRule="auto"/>
      </w:pPr>
    </w:p>
    <w:p w:rsidR="004E1758" w:rsidRDefault="004E1758" w:rsidP="00CA7395">
      <w:pPr>
        <w:pStyle w:val="ListParagraph"/>
        <w:numPr>
          <w:ilvl w:val="0"/>
          <w:numId w:val="103"/>
        </w:numPr>
        <w:spacing w:line="276" w:lineRule="auto"/>
      </w:pPr>
      <w:r w:rsidRPr="00F550F4">
        <w:rPr>
          <w:b/>
          <w:sz w:val="36"/>
          <w:szCs w:val="36"/>
        </w:rPr>
        <w:t>*</w:t>
      </w:r>
      <w:r>
        <w:t xml:space="preserve">Human resource planning includes all the activities that managers use to forecast their </w:t>
      </w:r>
      <w:r w:rsidRPr="00F550F4">
        <w:rPr>
          <w:u w:val="single"/>
        </w:rPr>
        <w:t>current and future needs</w:t>
      </w:r>
      <w:r>
        <w:t xml:space="preserve"> for human resources. </w:t>
      </w:r>
    </w:p>
    <w:p w:rsidR="004E1758" w:rsidRDefault="004E1758" w:rsidP="00F550F4">
      <w:pPr>
        <w:pStyle w:val="ListParagraph"/>
        <w:spacing w:line="276" w:lineRule="auto"/>
      </w:pPr>
    </w:p>
    <w:p w:rsidR="004E1758" w:rsidRDefault="004E1758" w:rsidP="00CA7395">
      <w:pPr>
        <w:numPr>
          <w:ilvl w:val="1"/>
          <w:numId w:val="84"/>
        </w:numPr>
        <w:spacing w:line="276" w:lineRule="auto"/>
      </w:pPr>
      <w:r w:rsidRPr="00F550F4">
        <w:rPr>
          <w:b/>
        </w:rPr>
        <w:t>Current human resources</w:t>
      </w:r>
      <w:r>
        <w:t xml:space="preserve"> are the employees an organization needs today to provide high quality goods and services to customers. </w:t>
      </w:r>
    </w:p>
    <w:p w:rsidR="004E1758" w:rsidRDefault="004E1758" w:rsidP="00CA7395">
      <w:pPr>
        <w:numPr>
          <w:ilvl w:val="1"/>
          <w:numId w:val="84"/>
        </w:numPr>
        <w:spacing w:line="276" w:lineRule="auto"/>
      </w:pPr>
      <w:r w:rsidRPr="00F550F4">
        <w:rPr>
          <w:b/>
        </w:rPr>
        <w:t>Future-human resources</w:t>
      </w:r>
      <w:r>
        <w:t xml:space="preserve"> are the employees organizations will need at some later date to achieve its long-term goals. </w:t>
      </w:r>
    </w:p>
    <w:p w:rsidR="004E1758" w:rsidRDefault="004E1758" w:rsidP="00F550F4">
      <w:pPr>
        <w:spacing w:line="276" w:lineRule="auto"/>
        <w:ind w:left="1440"/>
      </w:pPr>
    </w:p>
    <w:p w:rsidR="004E1758" w:rsidRPr="00F550F4" w:rsidRDefault="004E1758" w:rsidP="00CA7395">
      <w:pPr>
        <w:pStyle w:val="ListParagraph"/>
        <w:numPr>
          <w:ilvl w:val="0"/>
          <w:numId w:val="103"/>
        </w:numPr>
        <w:spacing w:line="276" w:lineRule="auto"/>
        <w:rPr>
          <w:u w:val="single"/>
        </w:rPr>
      </w:pPr>
      <w:r>
        <w:t xml:space="preserve">As part of human resources planning, manager must make both </w:t>
      </w:r>
      <w:r w:rsidRPr="00F550F4">
        <w:rPr>
          <w:u w:val="single"/>
        </w:rPr>
        <w:t xml:space="preserve">demand forecasts and supply forecasts. </w:t>
      </w:r>
    </w:p>
    <w:p w:rsidR="004E1758" w:rsidRDefault="004E1758" w:rsidP="00F550F4">
      <w:pPr>
        <w:pStyle w:val="ListParagraph"/>
        <w:spacing w:line="276" w:lineRule="auto"/>
      </w:pPr>
    </w:p>
    <w:p w:rsidR="004E1758" w:rsidRDefault="004E1758" w:rsidP="00CA7395">
      <w:pPr>
        <w:pStyle w:val="ListParagraph"/>
        <w:numPr>
          <w:ilvl w:val="1"/>
          <w:numId w:val="84"/>
        </w:numPr>
        <w:spacing w:line="276" w:lineRule="auto"/>
      </w:pPr>
      <w:r w:rsidRPr="00F550F4">
        <w:rPr>
          <w:b/>
        </w:rPr>
        <w:t>Demand forecasts</w:t>
      </w:r>
      <w:r>
        <w:t xml:space="preserve"> estimate the qualifications and numbers of employees an organization will need given its goals and strategies.</w:t>
      </w:r>
    </w:p>
    <w:p w:rsidR="004E1758" w:rsidRDefault="004E1758" w:rsidP="00CA7395">
      <w:pPr>
        <w:pStyle w:val="ListParagraph"/>
        <w:numPr>
          <w:ilvl w:val="0"/>
          <w:numId w:val="104"/>
        </w:numPr>
        <w:spacing w:line="276" w:lineRule="auto"/>
      </w:pPr>
      <w:r w:rsidRPr="00F550F4">
        <w:rPr>
          <w:b/>
        </w:rPr>
        <w:t>Supply forecasts</w:t>
      </w:r>
      <w:r>
        <w:t xml:space="preserve"> estimate the availability and qualifications of current employees now and in the future, and the supply of qualified workers in that external labor market. </w:t>
      </w:r>
    </w:p>
    <w:p w:rsidR="004E1758" w:rsidRPr="00F550F4" w:rsidRDefault="004E1758" w:rsidP="00F550F4">
      <w:pPr>
        <w:spacing w:line="276" w:lineRule="auto"/>
        <w:jc w:val="center"/>
        <w:rPr>
          <w:b/>
          <w:i/>
          <w:u w:val="single"/>
        </w:rPr>
      </w:pPr>
    </w:p>
    <w:p w:rsidR="004E1758" w:rsidRDefault="004E1758" w:rsidP="00F550F4">
      <w:pPr>
        <w:spacing w:line="276" w:lineRule="auto"/>
        <w:jc w:val="center"/>
        <w:rPr>
          <w:b/>
          <w:i/>
          <w:u w:val="single"/>
        </w:rPr>
      </w:pPr>
      <w:r w:rsidRPr="00F550F4">
        <w:rPr>
          <w:b/>
          <w:i/>
          <w:u w:val="single"/>
        </w:rPr>
        <w:t>RECRUITMENT</w:t>
      </w:r>
    </w:p>
    <w:p w:rsidR="004E1758" w:rsidRPr="00F550F4" w:rsidRDefault="004E1758" w:rsidP="00F550F4">
      <w:pPr>
        <w:spacing w:line="276" w:lineRule="auto"/>
        <w:jc w:val="center"/>
        <w:rPr>
          <w:b/>
          <w:i/>
          <w:u w:val="single"/>
        </w:rPr>
      </w:pPr>
    </w:p>
    <w:p w:rsidR="004E1758" w:rsidRDefault="004E1758" w:rsidP="00CA7395">
      <w:pPr>
        <w:numPr>
          <w:ilvl w:val="0"/>
          <w:numId w:val="73"/>
        </w:numPr>
        <w:spacing w:line="276" w:lineRule="auto"/>
      </w:pPr>
      <w:r>
        <w:t xml:space="preserve">Recruitment is the set of activities used to obtain a sufficient number of right people at the right time. </w:t>
      </w:r>
    </w:p>
    <w:p w:rsidR="004E1758" w:rsidRDefault="004E1758" w:rsidP="00CA7395">
      <w:pPr>
        <w:numPr>
          <w:ilvl w:val="0"/>
          <w:numId w:val="73"/>
        </w:numPr>
        <w:spacing w:line="276" w:lineRule="auto"/>
      </w:pPr>
      <w:r>
        <w:t>Recruitment is a difficult chore that involves finding, hiring, and training people who are an appropriate technical and social fit, human resource managers turn to many sources for assistance.</w:t>
      </w:r>
    </w:p>
    <w:p w:rsidR="004E1758" w:rsidRDefault="004E1758" w:rsidP="00CA7395">
      <w:pPr>
        <w:numPr>
          <w:ilvl w:val="0"/>
          <w:numId w:val="73"/>
        </w:numPr>
        <w:spacing w:line="276" w:lineRule="auto"/>
      </w:pPr>
      <w:r>
        <w:t xml:space="preserve"> Sources used by organizations can be classified into as either internal or external. Internal sources include employees who are already within the firm and employees who can recommend others to hire. </w:t>
      </w:r>
    </w:p>
    <w:p w:rsidR="004E1758" w:rsidRDefault="004E1758" w:rsidP="00CA7395">
      <w:pPr>
        <w:numPr>
          <w:ilvl w:val="1"/>
          <w:numId w:val="73"/>
        </w:numPr>
        <w:spacing w:line="276" w:lineRule="auto"/>
      </w:pPr>
      <w:r>
        <w:t xml:space="preserve">Using </w:t>
      </w:r>
      <w:r w:rsidRPr="00F550F4">
        <w:rPr>
          <w:u w:val="single"/>
        </w:rPr>
        <w:t>internal sources</w:t>
      </w:r>
      <w:r>
        <w:t xml:space="preserve"> are less expensive that recruiting outside the company. A great advantage of hiring from within is it helps maintain employee morale. </w:t>
      </w:r>
    </w:p>
    <w:p w:rsidR="004E1758" w:rsidRDefault="004E1758" w:rsidP="00CA7395">
      <w:pPr>
        <w:numPr>
          <w:ilvl w:val="1"/>
          <w:numId w:val="73"/>
        </w:numPr>
        <w:spacing w:line="276" w:lineRule="auto"/>
      </w:pPr>
      <w:r w:rsidRPr="00F550F4">
        <w:rPr>
          <w:u w:val="single"/>
        </w:rPr>
        <w:t>External recruitment</w:t>
      </w:r>
      <w:r>
        <w:t xml:space="preserve"> involves human resources managers to look into advertisements, public and private employment agencies, school placement offices, referral, walk-in applications, etc. External sources involve difficult decision-making.</w:t>
      </w:r>
    </w:p>
    <w:p w:rsidR="004E1758" w:rsidRPr="00F550F4" w:rsidRDefault="004E1758" w:rsidP="00547FA6">
      <w:pPr>
        <w:spacing w:line="276" w:lineRule="auto"/>
        <w:rPr>
          <w:b/>
          <w:i/>
          <w:u w:val="single"/>
        </w:rPr>
      </w:pPr>
    </w:p>
    <w:p w:rsidR="004E1758" w:rsidRPr="00F550F4" w:rsidRDefault="004E1758" w:rsidP="009C5EA4">
      <w:pPr>
        <w:spacing w:line="276" w:lineRule="auto"/>
        <w:rPr>
          <w:b/>
          <w:i/>
          <w:u w:val="single"/>
        </w:rPr>
      </w:pPr>
      <w:r w:rsidRPr="00F550F4">
        <w:rPr>
          <w:b/>
          <w:i/>
          <w:u w:val="single"/>
        </w:rPr>
        <w:t>What do employees want today?</w:t>
      </w:r>
    </w:p>
    <w:p w:rsidR="004E1758" w:rsidRDefault="004E1758" w:rsidP="00CA7395">
      <w:pPr>
        <w:numPr>
          <w:ilvl w:val="0"/>
          <w:numId w:val="79"/>
        </w:numPr>
        <w:spacing w:line="276" w:lineRule="auto"/>
      </w:pPr>
      <w:r>
        <w:t xml:space="preserve"> Communication skills</w:t>
      </w:r>
    </w:p>
    <w:p w:rsidR="004E1758" w:rsidRDefault="004E1758" w:rsidP="00CA7395">
      <w:pPr>
        <w:numPr>
          <w:ilvl w:val="0"/>
          <w:numId w:val="79"/>
        </w:numPr>
        <w:spacing w:line="276" w:lineRule="auto"/>
      </w:pPr>
      <w:r>
        <w:t>Thinking skills (looking at things critically)</w:t>
      </w:r>
    </w:p>
    <w:p w:rsidR="004E1758" w:rsidRDefault="004E1758" w:rsidP="00CA7395">
      <w:pPr>
        <w:numPr>
          <w:ilvl w:val="0"/>
          <w:numId w:val="79"/>
        </w:numPr>
        <w:spacing w:line="276" w:lineRule="auto"/>
      </w:pPr>
      <w:r>
        <w:t>Positive attitude</w:t>
      </w:r>
    </w:p>
    <w:p w:rsidR="004E1758" w:rsidRDefault="004E1758" w:rsidP="00CA7395">
      <w:pPr>
        <w:numPr>
          <w:ilvl w:val="0"/>
          <w:numId w:val="79"/>
        </w:numPr>
        <w:spacing w:line="276" w:lineRule="auto"/>
      </w:pPr>
      <w:r>
        <w:t>Self-confidence</w:t>
      </w:r>
    </w:p>
    <w:p w:rsidR="004E1758" w:rsidRDefault="004E1758" w:rsidP="00CA7395">
      <w:pPr>
        <w:numPr>
          <w:ilvl w:val="0"/>
          <w:numId w:val="79"/>
        </w:numPr>
        <w:spacing w:line="276" w:lineRule="auto"/>
      </w:pPr>
      <w:r>
        <w:t>Sense of responsibility</w:t>
      </w:r>
    </w:p>
    <w:p w:rsidR="004E1758" w:rsidRDefault="004E1758" w:rsidP="00CA7395">
      <w:pPr>
        <w:numPr>
          <w:ilvl w:val="0"/>
          <w:numId w:val="79"/>
        </w:numPr>
        <w:spacing w:line="276" w:lineRule="auto"/>
      </w:pPr>
      <w:r>
        <w:t xml:space="preserve">Ability to adapt to changes </w:t>
      </w:r>
    </w:p>
    <w:p w:rsidR="004E1758" w:rsidRDefault="004E1758" w:rsidP="00CA7395">
      <w:pPr>
        <w:numPr>
          <w:ilvl w:val="0"/>
          <w:numId w:val="79"/>
        </w:numPr>
        <w:spacing w:line="276" w:lineRule="auto"/>
      </w:pPr>
      <w:r>
        <w:t>Teamwork skills</w:t>
      </w:r>
    </w:p>
    <w:p w:rsidR="004E1758" w:rsidRDefault="004E1758" w:rsidP="00D83B17">
      <w:pPr>
        <w:spacing w:line="276" w:lineRule="auto"/>
        <w:rPr>
          <w:b/>
          <w:i/>
          <w:u w:val="single"/>
        </w:rPr>
      </w:pPr>
      <w:r w:rsidRPr="00F550F4">
        <w:rPr>
          <w:b/>
          <w:i/>
          <w:u w:val="single"/>
        </w:rPr>
        <w:t>SELECTION PROCESS</w:t>
      </w:r>
    </w:p>
    <w:p w:rsidR="004E1758" w:rsidRPr="00F550F4" w:rsidRDefault="004E1758" w:rsidP="00D83B17">
      <w:pPr>
        <w:spacing w:line="276" w:lineRule="auto"/>
        <w:rPr>
          <w:b/>
          <w:i/>
          <w:u w:val="single"/>
        </w:rPr>
      </w:pPr>
    </w:p>
    <w:p w:rsidR="004E1758" w:rsidRDefault="004E1758" w:rsidP="00CA7395">
      <w:pPr>
        <w:numPr>
          <w:ilvl w:val="0"/>
          <w:numId w:val="80"/>
        </w:numPr>
        <w:spacing w:line="276" w:lineRule="auto"/>
      </w:pPr>
      <w:r>
        <w:t>Is the process of gathering information and deciding who should be hired, under legal guidelines, for the best interests of the individual and the organization.</w:t>
      </w:r>
    </w:p>
    <w:p w:rsidR="004E1758" w:rsidRDefault="004E1758" w:rsidP="00F550F4">
      <w:pPr>
        <w:spacing w:line="276" w:lineRule="auto"/>
        <w:ind w:left="720"/>
      </w:pPr>
    </w:p>
    <w:p w:rsidR="004E1758" w:rsidRDefault="004E1758" w:rsidP="00CA7395">
      <w:pPr>
        <w:numPr>
          <w:ilvl w:val="0"/>
          <w:numId w:val="80"/>
        </w:numPr>
        <w:spacing w:line="276" w:lineRule="auto"/>
      </w:pPr>
      <w:r>
        <w:t xml:space="preserve">To recruit, process, and train an entry-level worker is quite costly. Thus, the selection process is an important element of any human resource program. </w:t>
      </w:r>
    </w:p>
    <w:p w:rsidR="004E1758" w:rsidRDefault="004E1758" w:rsidP="00F550F4">
      <w:pPr>
        <w:pStyle w:val="ListParagraph"/>
      </w:pPr>
    </w:p>
    <w:p w:rsidR="004E1758" w:rsidRDefault="004E1758" w:rsidP="00F550F4">
      <w:pPr>
        <w:spacing w:line="276" w:lineRule="auto"/>
      </w:pPr>
      <w:r>
        <w:t xml:space="preserve">A typical selection process involves five steps: </w:t>
      </w:r>
    </w:p>
    <w:p w:rsidR="004E1758" w:rsidRDefault="004E1758" w:rsidP="00F550F4">
      <w:pPr>
        <w:spacing w:line="276" w:lineRule="auto"/>
      </w:pPr>
    </w:p>
    <w:p w:rsidR="004E1758" w:rsidRPr="00056906" w:rsidRDefault="004E1758" w:rsidP="00CA7395">
      <w:pPr>
        <w:numPr>
          <w:ilvl w:val="0"/>
          <w:numId w:val="81"/>
        </w:numPr>
        <w:spacing w:line="276" w:lineRule="auto"/>
        <w:rPr>
          <w:b/>
        </w:rPr>
      </w:pPr>
      <w:r w:rsidRPr="00056906">
        <w:rPr>
          <w:b/>
        </w:rPr>
        <w:t xml:space="preserve">Obtaining complete application forms </w:t>
      </w:r>
      <w:r>
        <w:t xml:space="preserve">– such forms help the applicant’s educational background, past work experience, career objectives, and other qualifications directly related to the requirements of the job. </w:t>
      </w:r>
    </w:p>
    <w:p w:rsidR="004E1758" w:rsidRPr="00056906" w:rsidRDefault="004E1758" w:rsidP="00056906">
      <w:pPr>
        <w:spacing w:line="276" w:lineRule="auto"/>
        <w:ind w:left="1440"/>
        <w:rPr>
          <w:b/>
        </w:rPr>
      </w:pPr>
    </w:p>
    <w:p w:rsidR="004E1758" w:rsidRDefault="004E1758" w:rsidP="00CA7395">
      <w:pPr>
        <w:numPr>
          <w:ilvl w:val="0"/>
          <w:numId w:val="81"/>
        </w:numPr>
        <w:spacing w:line="276" w:lineRule="auto"/>
      </w:pPr>
      <w:r w:rsidRPr="00056906">
        <w:rPr>
          <w:b/>
        </w:rPr>
        <w:t>Conducting initial and follow-up interviews –</w:t>
      </w:r>
      <w:r>
        <w:t xml:space="preserve"> A staff member from the human resources department often screen applicants in a first interview. If the interviewer considers the applicant a potential employee, the manger who will supervise the new employee interviews the applicant as well. It’s important that managers prepare adequately for the interview to avoid selection decisions they make regret.</w:t>
      </w:r>
    </w:p>
    <w:p w:rsidR="004E1758" w:rsidRPr="00056906" w:rsidRDefault="004E1758" w:rsidP="00056906">
      <w:pPr>
        <w:spacing w:line="276" w:lineRule="auto"/>
        <w:ind w:left="1440"/>
      </w:pPr>
    </w:p>
    <w:p w:rsidR="004E1758" w:rsidRDefault="004E1758" w:rsidP="00CA7395">
      <w:pPr>
        <w:numPr>
          <w:ilvl w:val="0"/>
          <w:numId w:val="81"/>
        </w:numPr>
        <w:spacing w:line="276" w:lineRule="auto"/>
      </w:pPr>
      <w:r w:rsidRPr="00056906">
        <w:rPr>
          <w:b/>
        </w:rPr>
        <w:t>Giving employment tests –</w:t>
      </w:r>
      <w:r>
        <w:t xml:space="preserve"> Organizations use tests to measure basic competencies in specific job skills and to help applicant’s personalities and interests.</w:t>
      </w:r>
    </w:p>
    <w:p w:rsidR="004E1758" w:rsidRPr="00056906" w:rsidRDefault="004E1758" w:rsidP="00056906">
      <w:pPr>
        <w:spacing w:line="276" w:lineRule="auto"/>
        <w:ind w:left="1440"/>
      </w:pPr>
    </w:p>
    <w:p w:rsidR="004E1758" w:rsidRDefault="004E1758" w:rsidP="00CA7395">
      <w:pPr>
        <w:numPr>
          <w:ilvl w:val="0"/>
          <w:numId w:val="81"/>
        </w:numPr>
        <w:spacing w:line="276" w:lineRule="auto"/>
      </w:pPr>
      <w:r w:rsidRPr="00056906">
        <w:rPr>
          <w:b/>
        </w:rPr>
        <w:t xml:space="preserve">Confirming background information – </w:t>
      </w:r>
      <w:r>
        <w:t xml:space="preserve">Most organizations now confirm a candidate’s work record, school record, credit history, and references more carefully than they have in the past. It is simply costly to hire, train, and motivate people only to lose them and have to start the process over. Background checks help an employer identify which candidates are most likely to succeed in a given position. </w:t>
      </w:r>
    </w:p>
    <w:p w:rsidR="004E1758" w:rsidRPr="00056906" w:rsidRDefault="004E1758" w:rsidP="00056906">
      <w:pPr>
        <w:spacing w:line="276" w:lineRule="auto"/>
        <w:ind w:left="1440"/>
      </w:pPr>
    </w:p>
    <w:p w:rsidR="004E1758" w:rsidRDefault="004E1758" w:rsidP="00CA7395">
      <w:pPr>
        <w:numPr>
          <w:ilvl w:val="0"/>
          <w:numId w:val="81"/>
        </w:numPr>
        <w:spacing w:line="276" w:lineRule="auto"/>
      </w:pPr>
      <w:r w:rsidRPr="00056906">
        <w:rPr>
          <w:b/>
        </w:rPr>
        <w:t>Establishing trial periods</w:t>
      </w:r>
      <w:r>
        <w:t xml:space="preserve"> – Often, an organization will hire an employee conditionally. This enables the person to prove his or her worth on the job. After a specified period, the firm may either permanently hire or discharge that employee on the basis of evaluations from supervisors. This system makes it easier to fire inefficient or problem employees, but they do not eliminate the high cost turnover.</w:t>
      </w:r>
    </w:p>
    <w:p w:rsidR="004E1758" w:rsidRPr="00056906" w:rsidRDefault="004E1758" w:rsidP="003C41EA">
      <w:pPr>
        <w:spacing w:line="276" w:lineRule="auto"/>
        <w:rPr>
          <w:b/>
          <w:i/>
          <w:u w:val="single"/>
        </w:rPr>
      </w:pPr>
      <w:r w:rsidRPr="00056906">
        <w:rPr>
          <w:b/>
          <w:i/>
          <w:u w:val="single"/>
        </w:rPr>
        <w:t>TESTING</w:t>
      </w:r>
    </w:p>
    <w:p w:rsidR="004E1758" w:rsidRDefault="004E1758" w:rsidP="00CA7395">
      <w:pPr>
        <w:numPr>
          <w:ilvl w:val="0"/>
          <w:numId w:val="82"/>
        </w:numPr>
        <w:spacing w:line="276" w:lineRule="auto"/>
      </w:pPr>
      <w:r>
        <w:t xml:space="preserve">Ability tests – assesses the extent to which applicants possess skills necessary for job performance, such as verbal comprehension or numerical skills. </w:t>
      </w:r>
    </w:p>
    <w:p w:rsidR="004E1758" w:rsidRDefault="004E1758" w:rsidP="00CA7395">
      <w:pPr>
        <w:numPr>
          <w:ilvl w:val="0"/>
          <w:numId w:val="82"/>
        </w:numPr>
        <w:spacing w:line="276" w:lineRule="auto"/>
      </w:pPr>
      <w:r>
        <w:t>Performance tests – measures job applicant’s performance on actual job.</w:t>
      </w:r>
    </w:p>
    <w:p w:rsidR="004E1758" w:rsidRDefault="004E1758" w:rsidP="00CA7395">
      <w:pPr>
        <w:numPr>
          <w:ilvl w:val="0"/>
          <w:numId w:val="82"/>
        </w:numPr>
        <w:spacing w:line="276" w:lineRule="auto"/>
      </w:pPr>
      <w:r>
        <w:t>Intelligence tests – measures general intellectual ability to perform job.</w:t>
      </w:r>
    </w:p>
    <w:p w:rsidR="004E1758" w:rsidRDefault="004E1758" w:rsidP="00CA7395">
      <w:pPr>
        <w:numPr>
          <w:ilvl w:val="0"/>
          <w:numId w:val="82"/>
        </w:numPr>
        <w:spacing w:line="276" w:lineRule="auto"/>
      </w:pPr>
      <w:r>
        <w:t xml:space="preserve">Personality tests - measures personality traits and characteristics relevant to job performance. </w:t>
      </w:r>
    </w:p>
    <w:p w:rsidR="004E1758" w:rsidRDefault="004E1758" w:rsidP="00CA7395">
      <w:pPr>
        <w:numPr>
          <w:ilvl w:val="0"/>
          <w:numId w:val="82"/>
        </w:numPr>
        <w:spacing w:line="276" w:lineRule="auto"/>
      </w:pPr>
      <w:r>
        <w:t xml:space="preserve">Validity problems? </w:t>
      </w:r>
    </w:p>
    <w:p w:rsidR="004E1758" w:rsidRPr="00056906" w:rsidRDefault="004E1758" w:rsidP="003C41EA">
      <w:pPr>
        <w:spacing w:line="276" w:lineRule="auto"/>
        <w:rPr>
          <w:b/>
          <w:i/>
          <w:u w:val="single"/>
        </w:rPr>
      </w:pPr>
    </w:p>
    <w:p w:rsidR="004E1758" w:rsidRDefault="004E1758" w:rsidP="003C41EA">
      <w:pPr>
        <w:spacing w:line="276" w:lineRule="auto"/>
        <w:rPr>
          <w:b/>
          <w:i/>
          <w:u w:val="single"/>
        </w:rPr>
      </w:pPr>
      <w:r w:rsidRPr="00056906">
        <w:rPr>
          <w:b/>
          <w:i/>
          <w:u w:val="single"/>
        </w:rPr>
        <w:t>Training and Developing employees from optimum performance</w:t>
      </w:r>
    </w:p>
    <w:p w:rsidR="004E1758" w:rsidRPr="00056906" w:rsidRDefault="004E1758" w:rsidP="003C41EA">
      <w:pPr>
        <w:spacing w:line="276" w:lineRule="auto"/>
        <w:rPr>
          <w:b/>
          <w:i/>
          <w:u w:val="single"/>
        </w:rPr>
      </w:pPr>
    </w:p>
    <w:p w:rsidR="004E1758" w:rsidRDefault="004E1758" w:rsidP="00CA7395">
      <w:pPr>
        <w:numPr>
          <w:ilvl w:val="0"/>
          <w:numId w:val="83"/>
        </w:numPr>
        <w:spacing w:line="276" w:lineRule="auto"/>
      </w:pPr>
      <w:r>
        <w:t>Training and development include all attempts to improve productivity by increasing an employee’s ability to perform.</w:t>
      </w:r>
      <w:r w:rsidRPr="00056906">
        <w:rPr>
          <w:b/>
        </w:rPr>
        <w:t xml:space="preserve"> Training focuses on short-term skills, whereas development focuses on long-term abilities.</w:t>
      </w:r>
      <w:r>
        <w:t xml:space="preserve"> </w:t>
      </w:r>
    </w:p>
    <w:p w:rsidR="004E1758" w:rsidRDefault="004E1758" w:rsidP="00056906">
      <w:pPr>
        <w:spacing w:line="276" w:lineRule="auto"/>
        <w:ind w:left="720"/>
      </w:pPr>
    </w:p>
    <w:p w:rsidR="004E1758" w:rsidRDefault="004E1758" w:rsidP="00CA7395">
      <w:pPr>
        <w:numPr>
          <w:ilvl w:val="0"/>
          <w:numId w:val="83"/>
        </w:numPr>
        <w:spacing w:line="276" w:lineRule="auto"/>
      </w:pPr>
      <w:r>
        <w:t xml:space="preserve">Both training and development programs include three steps: </w:t>
      </w:r>
    </w:p>
    <w:p w:rsidR="004E1758" w:rsidRDefault="004E1758" w:rsidP="00056906">
      <w:pPr>
        <w:spacing w:line="276" w:lineRule="auto"/>
        <w:ind w:left="720"/>
      </w:pPr>
      <w:r>
        <w:t xml:space="preserve">(1) </w:t>
      </w:r>
      <w:r w:rsidRPr="00056906">
        <w:rPr>
          <w:b/>
        </w:rPr>
        <w:t xml:space="preserve">assessing </w:t>
      </w:r>
      <w:r>
        <w:t xml:space="preserve">the needs of the organization and the skills of the employees to determine training needs; </w:t>
      </w:r>
    </w:p>
    <w:p w:rsidR="004E1758" w:rsidRDefault="004E1758" w:rsidP="00056906">
      <w:pPr>
        <w:spacing w:line="276" w:lineRule="auto"/>
        <w:ind w:left="720"/>
      </w:pPr>
      <w:r>
        <w:t xml:space="preserve">(2) </w:t>
      </w:r>
      <w:r w:rsidRPr="00056906">
        <w:rPr>
          <w:b/>
        </w:rPr>
        <w:t>designing</w:t>
      </w:r>
      <w:r>
        <w:t xml:space="preserve"> training activities to meet the identified needs; </w:t>
      </w:r>
    </w:p>
    <w:p w:rsidR="004E1758" w:rsidRDefault="004E1758" w:rsidP="00056906">
      <w:pPr>
        <w:spacing w:line="276" w:lineRule="auto"/>
        <w:ind w:left="720"/>
      </w:pPr>
      <w:r>
        <w:t xml:space="preserve"> (3) </w:t>
      </w:r>
      <w:r w:rsidRPr="00056906">
        <w:rPr>
          <w:b/>
        </w:rPr>
        <w:t>evaluating</w:t>
      </w:r>
      <w:r>
        <w:t xml:space="preserve"> the effectiveness of the training. </w:t>
      </w:r>
    </w:p>
    <w:p w:rsidR="004E1758" w:rsidRDefault="004E1758" w:rsidP="00056906">
      <w:pPr>
        <w:spacing w:line="276" w:lineRule="auto"/>
      </w:pPr>
    </w:p>
    <w:p w:rsidR="004E1758" w:rsidRDefault="004E1758" w:rsidP="00056906">
      <w:pPr>
        <w:spacing w:line="276" w:lineRule="auto"/>
      </w:pPr>
      <w:r>
        <w:t>Some common training and development activities are on-the-job training and off-the-job training.</w:t>
      </w:r>
    </w:p>
    <w:p w:rsidR="004E1758" w:rsidRPr="00056906" w:rsidRDefault="004E1758" w:rsidP="00056906">
      <w:pPr>
        <w:spacing w:line="276" w:lineRule="auto"/>
        <w:rPr>
          <w:b/>
        </w:rPr>
      </w:pPr>
    </w:p>
    <w:p w:rsidR="004E1758" w:rsidRDefault="004E1758" w:rsidP="00CA7395">
      <w:pPr>
        <w:numPr>
          <w:ilvl w:val="0"/>
          <w:numId w:val="83"/>
        </w:numPr>
        <w:spacing w:line="276" w:lineRule="auto"/>
      </w:pPr>
      <w:r w:rsidRPr="00056906">
        <w:rPr>
          <w:b/>
        </w:rPr>
        <w:t>On-the-Job training</w:t>
      </w:r>
      <w:r>
        <w:t xml:space="preserve"> – is the most fundamental way of training. They employee immediately begins his or her tasks and learns by doing, or watches others for a while and then imitates them, all right at the workplace. </w:t>
      </w:r>
    </w:p>
    <w:p w:rsidR="004E1758" w:rsidRDefault="004E1758" w:rsidP="00056906">
      <w:pPr>
        <w:spacing w:line="276" w:lineRule="auto"/>
        <w:ind w:left="720"/>
      </w:pPr>
    </w:p>
    <w:p w:rsidR="004E1758" w:rsidRDefault="004E1758" w:rsidP="00CA7395">
      <w:pPr>
        <w:numPr>
          <w:ilvl w:val="0"/>
          <w:numId w:val="83"/>
        </w:numPr>
        <w:spacing w:line="276" w:lineRule="auto"/>
      </w:pPr>
      <w:r w:rsidRPr="00056906">
        <w:rPr>
          <w:b/>
        </w:rPr>
        <w:t>Off-the-job training</w:t>
      </w:r>
      <w:r>
        <w:t xml:space="preserve"> – offers an example of how technology is improving the efficiency of many off-the-job training programs. In such training, employees “attend” classes via the internet. It’s training that occurs away from workplace and consists of internal or external programs to develop any of a variety of skills to foster personal development.</w:t>
      </w:r>
    </w:p>
    <w:p w:rsidR="004E1758" w:rsidRDefault="004E1758" w:rsidP="0012648D">
      <w:pPr>
        <w:spacing w:line="276" w:lineRule="auto"/>
      </w:pPr>
    </w:p>
    <w:p w:rsidR="004E1758" w:rsidRDefault="004E1758" w:rsidP="009442E7">
      <w:pPr>
        <w:spacing w:line="276" w:lineRule="auto"/>
      </w:pPr>
      <w:r>
        <w:t xml:space="preserve">- A </w:t>
      </w:r>
      <w:r w:rsidRPr="00056906">
        <w:rPr>
          <w:b/>
          <w:i/>
          <w:u w:val="single"/>
        </w:rPr>
        <w:t>performance appraisal</w:t>
      </w:r>
      <w:r>
        <w:t xml:space="preserve"> is an evaluation in which performance level of employees is measured against established standards to make decisions about promotions, compensation, additional training, or firing.</w:t>
      </w:r>
    </w:p>
    <w:p w:rsidR="004E1758" w:rsidRPr="00056906" w:rsidRDefault="004E1758" w:rsidP="009442E7">
      <w:pPr>
        <w:spacing w:line="276" w:lineRule="auto"/>
        <w:rPr>
          <w:b/>
          <w:i/>
          <w:u w:val="single"/>
        </w:rPr>
      </w:pPr>
    </w:p>
    <w:p w:rsidR="004E1758" w:rsidRPr="00056906" w:rsidRDefault="004E1758" w:rsidP="009442E7">
      <w:pPr>
        <w:spacing w:line="276" w:lineRule="auto"/>
        <w:rPr>
          <w:b/>
          <w:i/>
          <w:u w:val="single"/>
        </w:rPr>
      </w:pPr>
      <w:r w:rsidRPr="00056906">
        <w:rPr>
          <w:b/>
          <w:i/>
          <w:u w:val="single"/>
        </w:rPr>
        <w:t>Compensating Employees</w:t>
      </w:r>
    </w:p>
    <w:p w:rsidR="004E1758" w:rsidRDefault="004E1758" w:rsidP="00CA7395">
      <w:pPr>
        <w:numPr>
          <w:ilvl w:val="0"/>
          <w:numId w:val="84"/>
        </w:numPr>
        <w:spacing w:line="276" w:lineRule="auto"/>
      </w:pPr>
      <w:r>
        <w:t xml:space="preserve">Attracting qualified workers </w:t>
      </w:r>
    </w:p>
    <w:p w:rsidR="004E1758" w:rsidRDefault="004E1758" w:rsidP="00CA7395">
      <w:pPr>
        <w:numPr>
          <w:ilvl w:val="0"/>
          <w:numId w:val="84"/>
        </w:numPr>
        <w:spacing w:line="276" w:lineRule="auto"/>
      </w:pPr>
      <w:r>
        <w:t>Proper rewards for efficient, productive work.</w:t>
      </w:r>
    </w:p>
    <w:p w:rsidR="004E1758" w:rsidRDefault="004E1758" w:rsidP="00CA7395">
      <w:pPr>
        <w:numPr>
          <w:ilvl w:val="0"/>
          <w:numId w:val="84"/>
        </w:numPr>
        <w:spacing w:line="276" w:lineRule="auto"/>
      </w:pPr>
      <w:r>
        <w:t>Retaining valued employees.</w:t>
      </w:r>
    </w:p>
    <w:p w:rsidR="004E1758" w:rsidRDefault="004E1758" w:rsidP="00CA7395">
      <w:pPr>
        <w:numPr>
          <w:ilvl w:val="0"/>
          <w:numId w:val="84"/>
        </w:numPr>
        <w:spacing w:line="276" w:lineRule="auto"/>
      </w:pPr>
      <w:r>
        <w:t>Maintain competitive position with satisfied work force.</w:t>
      </w:r>
    </w:p>
    <w:p w:rsidR="004E1758" w:rsidRDefault="004E1758" w:rsidP="00CA7395">
      <w:pPr>
        <w:numPr>
          <w:ilvl w:val="0"/>
          <w:numId w:val="84"/>
        </w:numPr>
        <w:spacing w:line="276" w:lineRule="auto"/>
      </w:pPr>
      <w:r>
        <w:t>Provide protection from layoffs, illness, and disability.</w:t>
      </w:r>
    </w:p>
    <w:p w:rsidR="004E1758" w:rsidRPr="00056906" w:rsidRDefault="004E1758" w:rsidP="00AA3A57">
      <w:pPr>
        <w:spacing w:line="276" w:lineRule="auto"/>
        <w:rPr>
          <w:b/>
          <w:i/>
          <w:u w:val="single"/>
        </w:rPr>
      </w:pPr>
    </w:p>
    <w:p w:rsidR="004E1758" w:rsidRPr="00056906" w:rsidRDefault="004E1758" w:rsidP="00AA3A57">
      <w:pPr>
        <w:spacing w:line="276" w:lineRule="auto"/>
        <w:rPr>
          <w:b/>
          <w:i/>
          <w:u w:val="single"/>
        </w:rPr>
      </w:pPr>
      <w:r w:rsidRPr="00056906">
        <w:rPr>
          <w:b/>
          <w:i/>
          <w:u w:val="single"/>
        </w:rPr>
        <w:t xml:space="preserve">Human resources – trends </w:t>
      </w:r>
    </w:p>
    <w:p w:rsidR="004E1758" w:rsidRDefault="004E1758" w:rsidP="00CA7395">
      <w:pPr>
        <w:numPr>
          <w:ilvl w:val="0"/>
          <w:numId w:val="85"/>
        </w:numPr>
        <w:spacing w:line="276" w:lineRule="auto"/>
      </w:pPr>
      <w:r>
        <w:t>Technology, globalization, and downsizing.</w:t>
      </w:r>
    </w:p>
    <w:p w:rsidR="004E1758" w:rsidRDefault="004E1758" w:rsidP="00CA7395">
      <w:pPr>
        <w:numPr>
          <w:ilvl w:val="0"/>
          <w:numId w:val="85"/>
        </w:numPr>
        <w:spacing w:line="276" w:lineRule="auto"/>
      </w:pPr>
      <w:r>
        <w:t>Employees working at home.</w:t>
      </w:r>
    </w:p>
    <w:p w:rsidR="004E1758" w:rsidRDefault="004E1758" w:rsidP="00CA7395">
      <w:pPr>
        <w:numPr>
          <w:ilvl w:val="0"/>
          <w:numId w:val="85"/>
        </w:numPr>
        <w:spacing w:line="276" w:lineRule="auto"/>
      </w:pPr>
      <w:r>
        <w:t>Emphasis on employee participation, teamwork, customer satisfaction.</w:t>
      </w:r>
    </w:p>
    <w:p w:rsidR="004E1758" w:rsidRDefault="004E1758" w:rsidP="00CA7395">
      <w:pPr>
        <w:numPr>
          <w:ilvl w:val="0"/>
          <w:numId w:val="85"/>
        </w:numPr>
        <w:spacing w:line="276" w:lineRule="auto"/>
      </w:pPr>
      <w:r>
        <w:t xml:space="preserve">Better training, higher education. </w:t>
      </w:r>
    </w:p>
    <w:p w:rsidR="004E1758" w:rsidRDefault="004E1758" w:rsidP="004102B7">
      <w:pPr>
        <w:spacing w:line="276" w:lineRule="auto"/>
      </w:pPr>
    </w:p>
    <w:p w:rsidR="004E1758" w:rsidRPr="00056906" w:rsidRDefault="004E1758" w:rsidP="004102B7">
      <w:pPr>
        <w:spacing w:line="276" w:lineRule="auto"/>
        <w:rPr>
          <w:b/>
          <w:i/>
          <w:u w:val="single"/>
        </w:rPr>
      </w:pPr>
      <w:r w:rsidRPr="00056906">
        <w:rPr>
          <w:b/>
          <w:i/>
          <w:u w:val="single"/>
        </w:rPr>
        <w:t>Human resources challenges</w:t>
      </w:r>
    </w:p>
    <w:p w:rsidR="004E1758" w:rsidRDefault="004E1758" w:rsidP="00CA7395">
      <w:pPr>
        <w:numPr>
          <w:ilvl w:val="0"/>
          <w:numId w:val="86"/>
        </w:numPr>
        <w:spacing w:line="276" w:lineRule="auto"/>
      </w:pPr>
      <w:r>
        <w:t>Excess of untrained workers.</w:t>
      </w:r>
    </w:p>
    <w:p w:rsidR="004E1758" w:rsidRDefault="004E1758" w:rsidP="00CA7395">
      <w:pPr>
        <w:numPr>
          <w:ilvl w:val="0"/>
          <w:numId w:val="86"/>
        </w:numPr>
        <w:spacing w:line="276" w:lineRule="auto"/>
      </w:pPr>
      <w:r>
        <w:t>More older works</w:t>
      </w:r>
    </w:p>
    <w:p w:rsidR="004E1758" w:rsidRDefault="004E1758" w:rsidP="00CA7395">
      <w:pPr>
        <w:numPr>
          <w:ilvl w:val="0"/>
          <w:numId w:val="86"/>
        </w:numPr>
        <w:spacing w:line="276" w:lineRule="auto"/>
      </w:pPr>
      <w:r>
        <w:t>Low morale due to downsizing</w:t>
      </w:r>
    </w:p>
    <w:p w:rsidR="004E1758" w:rsidRDefault="004E1758" w:rsidP="00CA7395">
      <w:pPr>
        <w:numPr>
          <w:ilvl w:val="0"/>
          <w:numId w:val="86"/>
        </w:numPr>
        <w:spacing w:line="276" w:lineRule="auto"/>
      </w:pPr>
      <w:r>
        <w:t>Increase in part-time/contact workers</w:t>
      </w:r>
    </w:p>
    <w:p w:rsidR="004E1758" w:rsidRDefault="004E1758" w:rsidP="00CA7395">
      <w:pPr>
        <w:numPr>
          <w:ilvl w:val="0"/>
          <w:numId w:val="86"/>
        </w:numPr>
        <w:spacing w:line="276" w:lineRule="auto"/>
      </w:pPr>
      <w:r>
        <w:t xml:space="preserve">Cheap labor from low wage countries </w:t>
      </w:r>
    </w:p>
    <w:p w:rsidR="004E1758" w:rsidRDefault="004E1758" w:rsidP="00CA7395">
      <w:pPr>
        <w:numPr>
          <w:ilvl w:val="0"/>
          <w:numId w:val="86"/>
        </w:numPr>
        <w:spacing w:line="276" w:lineRule="auto"/>
      </w:pPr>
      <w:r>
        <w:t>New and innovative compensation packages.</w:t>
      </w:r>
    </w:p>
    <w:p w:rsidR="004E1758" w:rsidRDefault="004E1758" w:rsidP="004102B7">
      <w:pPr>
        <w:spacing w:line="276" w:lineRule="auto"/>
      </w:pPr>
    </w:p>
    <w:p w:rsidR="004E1758" w:rsidRDefault="004E1758" w:rsidP="004102B7">
      <w:pPr>
        <w:spacing w:line="276" w:lineRule="auto"/>
        <w:rPr>
          <w:b/>
          <w:u w:val="single"/>
        </w:rPr>
      </w:pPr>
      <w:r>
        <w:rPr>
          <w:b/>
          <w:u w:val="single"/>
        </w:rPr>
        <w:t>Marketing/Marketing Mix</w:t>
      </w:r>
    </w:p>
    <w:p w:rsidR="004E1758" w:rsidRDefault="004E1758" w:rsidP="004102B7">
      <w:pPr>
        <w:spacing w:line="276" w:lineRule="auto"/>
        <w:rPr>
          <w:b/>
          <w:u w:val="single"/>
        </w:rPr>
      </w:pPr>
    </w:p>
    <w:p w:rsidR="004E1758" w:rsidRDefault="004E1758" w:rsidP="004102B7">
      <w:pPr>
        <w:spacing w:line="276" w:lineRule="auto"/>
      </w:pPr>
      <w:r>
        <w:t>Marketing is the process of planning and executing the conception, pricing, promotion, and distribution of goods and services to create exchanges that satisfy individual and organizational objectives.</w:t>
      </w:r>
    </w:p>
    <w:p w:rsidR="004E1758" w:rsidRDefault="004E1758" w:rsidP="004102B7">
      <w:pPr>
        <w:spacing w:line="276" w:lineRule="auto"/>
      </w:pPr>
    </w:p>
    <w:p w:rsidR="004E1758" w:rsidRDefault="004E1758" w:rsidP="00CD2E6B">
      <w:pPr>
        <w:spacing w:line="276" w:lineRule="auto"/>
      </w:pPr>
      <w:r w:rsidRPr="00056906">
        <w:rPr>
          <w:b/>
          <w:i/>
          <w:u w:val="single"/>
        </w:rPr>
        <w:t>Market Segmentation</w:t>
      </w:r>
      <w:r>
        <w:t xml:space="preserve"> – divides total market into groups of people with similar needs. </w:t>
      </w:r>
    </w:p>
    <w:p w:rsidR="004E1758" w:rsidRDefault="004E1758" w:rsidP="00CA7395">
      <w:pPr>
        <w:numPr>
          <w:ilvl w:val="0"/>
          <w:numId w:val="87"/>
        </w:numPr>
        <w:spacing w:line="276" w:lineRule="auto"/>
      </w:pPr>
      <w:r w:rsidRPr="00056906">
        <w:rPr>
          <w:b/>
        </w:rPr>
        <w:t>Geographic segmentation –</w:t>
      </w:r>
      <w:r>
        <w:t xml:space="preserve"> dividing the market by geographic area. </w:t>
      </w:r>
    </w:p>
    <w:p w:rsidR="004E1758" w:rsidRDefault="004E1758" w:rsidP="00CA7395">
      <w:pPr>
        <w:numPr>
          <w:ilvl w:val="0"/>
          <w:numId w:val="87"/>
        </w:numPr>
        <w:spacing w:line="276" w:lineRule="auto"/>
      </w:pPr>
      <w:r w:rsidRPr="00056906">
        <w:rPr>
          <w:b/>
        </w:rPr>
        <w:t>Demographic segmentation</w:t>
      </w:r>
      <w:r>
        <w:t xml:space="preserve"> – dividing the market by age, income, and education level.</w:t>
      </w:r>
    </w:p>
    <w:p w:rsidR="004E1758" w:rsidRDefault="004E1758" w:rsidP="00CA7395">
      <w:pPr>
        <w:numPr>
          <w:ilvl w:val="0"/>
          <w:numId w:val="87"/>
        </w:numPr>
        <w:spacing w:line="276" w:lineRule="auto"/>
      </w:pPr>
      <w:r w:rsidRPr="00056906">
        <w:rPr>
          <w:b/>
        </w:rPr>
        <w:t xml:space="preserve">Psychographic </w:t>
      </w:r>
      <w:r>
        <w:t>– dividing the market according to personality of lifestyle (activities, opinions, interests).</w:t>
      </w:r>
    </w:p>
    <w:p w:rsidR="004E1758" w:rsidRDefault="004E1758" w:rsidP="00CA7395">
      <w:pPr>
        <w:numPr>
          <w:ilvl w:val="0"/>
          <w:numId w:val="87"/>
        </w:numPr>
        <w:spacing w:line="276" w:lineRule="auto"/>
      </w:pPr>
      <w:r w:rsidRPr="00056906">
        <w:rPr>
          <w:b/>
        </w:rPr>
        <w:t>Income/lifestyle</w:t>
      </w:r>
      <w:r>
        <w:t xml:space="preserve"> – ex: Lexus/fancy cars are geared up to individuals who have a particular life and a very high income.</w:t>
      </w:r>
    </w:p>
    <w:p w:rsidR="004E1758" w:rsidRPr="00056906" w:rsidRDefault="004E1758" w:rsidP="00751444">
      <w:pPr>
        <w:spacing w:line="276" w:lineRule="auto"/>
        <w:rPr>
          <w:b/>
          <w:i/>
          <w:u w:val="single"/>
        </w:rPr>
      </w:pPr>
    </w:p>
    <w:p w:rsidR="004E1758" w:rsidRPr="00056906" w:rsidRDefault="004E1758" w:rsidP="00751444">
      <w:pPr>
        <w:spacing w:line="276" w:lineRule="auto"/>
        <w:rPr>
          <w:b/>
          <w:i/>
          <w:u w:val="single"/>
        </w:rPr>
      </w:pPr>
      <w:r w:rsidRPr="00056906">
        <w:rPr>
          <w:b/>
          <w:i/>
          <w:u w:val="single"/>
        </w:rPr>
        <w:t>What does Marketing deal with?</w:t>
      </w:r>
    </w:p>
    <w:p w:rsidR="004E1758" w:rsidRPr="00056906" w:rsidRDefault="004E1758" w:rsidP="00CA7395">
      <w:pPr>
        <w:numPr>
          <w:ilvl w:val="0"/>
          <w:numId w:val="88"/>
        </w:numPr>
        <w:spacing w:line="276" w:lineRule="auto"/>
        <w:rPr>
          <w:b/>
        </w:rPr>
      </w:pPr>
      <w:r w:rsidRPr="00056906">
        <w:rPr>
          <w:b/>
        </w:rPr>
        <w:t xml:space="preserve">Consumer goods </w:t>
      </w:r>
    </w:p>
    <w:p w:rsidR="004E1758" w:rsidRDefault="004E1758" w:rsidP="00CA7395">
      <w:pPr>
        <w:numPr>
          <w:ilvl w:val="1"/>
          <w:numId w:val="88"/>
        </w:numPr>
        <w:spacing w:line="276" w:lineRule="auto"/>
      </w:pPr>
      <w:r>
        <w:t>Convenience (2% milk)</w:t>
      </w:r>
    </w:p>
    <w:p w:rsidR="004E1758" w:rsidRDefault="004E1758" w:rsidP="00CA7395">
      <w:pPr>
        <w:numPr>
          <w:ilvl w:val="1"/>
          <w:numId w:val="88"/>
        </w:numPr>
        <w:spacing w:line="276" w:lineRule="auto"/>
      </w:pPr>
      <w:r>
        <w:t>Shopping (shop around – furniture) – to get best price</w:t>
      </w:r>
    </w:p>
    <w:p w:rsidR="004E1758" w:rsidRPr="003A1B73" w:rsidRDefault="004E1758" w:rsidP="00CA7395">
      <w:pPr>
        <w:numPr>
          <w:ilvl w:val="1"/>
          <w:numId w:val="88"/>
        </w:numPr>
        <w:spacing w:line="276" w:lineRule="auto"/>
        <w:rPr>
          <w:i/>
        </w:rPr>
      </w:pPr>
      <w:r>
        <w:t>Specialty (no substitute) – product</w:t>
      </w:r>
      <w:r w:rsidRPr="003A1B73">
        <w:rPr>
          <w:i/>
        </w:rPr>
        <w:t>; ex: Rolex watch – paying for the name.</w:t>
      </w:r>
    </w:p>
    <w:p w:rsidR="004E1758" w:rsidRDefault="004E1758" w:rsidP="00CA7395">
      <w:pPr>
        <w:numPr>
          <w:ilvl w:val="1"/>
          <w:numId w:val="88"/>
        </w:numPr>
        <w:spacing w:line="276" w:lineRule="auto"/>
      </w:pPr>
      <w:r>
        <w:t>Industrial goods- ex: heavy machinery; only purchase once in a while, don’t purchase everyday.</w:t>
      </w:r>
    </w:p>
    <w:p w:rsidR="004E1758" w:rsidRDefault="004E1758" w:rsidP="00CA7395">
      <w:pPr>
        <w:numPr>
          <w:ilvl w:val="1"/>
          <w:numId w:val="88"/>
        </w:numPr>
        <w:spacing w:line="276" w:lineRule="auto"/>
      </w:pPr>
      <w:r>
        <w:t xml:space="preserve">Services – ex: consulting  </w:t>
      </w:r>
    </w:p>
    <w:p w:rsidR="004E1758" w:rsidRPr="00056906" w:rsidRDefault="004E1758" w:rsidP="006A2B75">
      <w:pPr>
        <w:spacing w:line="276" w:lineRule="auto"/>
        <w:rPr>
          <w:b/>
          <w:i/>
          <w:u w:val="single"/>
        </w:rPr>
      </w:pPr>
      <w:r w:rsidRPr="00056906">
        <w:rPr>
          <w:b/>
          <w:i/>
          <w:u w:val="single"/>
        </w:rPr>
        <w:t>The Marketing Mix</w:t>
      </w:r>
    </w:p>
    <w:p w:rsidR="004E1758" w:rsidRDefault="004E1758" w:rsidP="00CA7395">
      <w:pPr>
        <w:numPr>
          <w:ilvl w:val="0"/>
          <w:numId w:val="89"/>
        </w:numPr>
      </w:pPr>
      <w:r>
        <w:t xml:space="preserve">Products </w:t>
      </w:r>
    </w:p>
    <w:p w:rsidR="004E1758" w:rsidRDefault="004E1758" w:rsidP="00CA7395">
      <w:pPr>
        <w:numPr>
          <w:ilvl w:val="1"/>
          <w:numId w:val="89"/>
        </w:numPr>
      </w:pPr>
      <w:r>
        <w:t>More than just a physical good</w:t>
      </w:r>
    </w:p>
    <w:p w:rsidR="004E1758" w:rsidRDefault="004E1758" w:rsidP="00CA7395">
      <w:pPr>
        <w:numPr>
          <w:ilvl w:val="1"/>
          <w:numId w:val="89"/>
        </w:numPr>
      </w:pPr>
      <w:r>
        <w:t>Branding, packaging, size, shape, color, image</w:t>
      </w:r>
    </w:p>
    <w:p w:rsidR="004E1758" w:rsidRDefault="004E1758" w:rsidP="00CA7395">
      <w:pPr>
        <w:numPr>
          <w:ilvl w:val="1"/>
          <w:numId w:val="89"/>
        </w:numPr>
      </w:pPr>
      <w:r>
        <w:t xml:space="preserve">Developing new products </w:t>
      </w:r>
    </w:p>
    <w:p w:rsidR="004E1758" w:rsidRDefault="004E1758" w:rsidP="00CA7395">
      <w:pPr>
        <w:numPr>
          <w:ilvl w:val="2"/>
          <w:numId w:val="89"/>
        </w:numPr>
      </w:pPr>
      <w:r>
        <w:t>Idea development</w:t>
      </w:r>
    </w:p>
    <w:p w:rsidR="004E1758" w:rsidRDefault="004E1758" w:rsidP="00CA7395">
      <w:pPr>
        <w:numPr>
          <w:ilvl w:val="2"/>
          <w:numId w:val="89"/>
        </w:numPr>
      </w:pPr>
      <w:r>
        <w:t>Screening new ideas</w:t>
      </w:r>
    </w:p>
    <w:p w:rsidR="004E1758" w:rsidRDefault="004E1758" w:rsidP="00CA7395">
      <w:pPr>
        <w:numPr>
          <w:ilvl w:val="2"/>
          <w:numId w:val="89"/>
        </w:numPr>
      </w:pPr>
      <w:r>
        <w:t>Business analysis</w:t>
      </w:r>
    </w:p>
    <w:p w:rsidR="004E1758" w:rsidRDefault="004E1758" w:rsidP="00CA7395">
      <w:pPr>
        <w:numPr>
          <w:ilvl w:val="2"/>
          <w:numId w:val="89"/>
        </w:numPr>
      </w:pPr>
      <w:r>
        <w:t>Product development</w:t>
      </w:r>
    </w:p>
    <w:p w:rsidR="004E1758" w:rsidRDefault="004E1758" w:rsidP="00CA7395">
      <w:pPr>
        <w:numPr>
          <w:ilvl w:val="2"/>
          <w:numId w:val="89"/>
        </w:numPr>
      </w:pPr>
      <w:r>
        <w:t>Test marketing (put in smaller groups to see if target population would buy, if yes, then implement.)</w:t>
      </w:r>
    </w:p>
    <w:p w:rsidR="004E1758" w:rsidRDefault="004E1758" w:rsidP="00CA7395">
      <w:pPr>
        <w:numPr>
          <w:ilvl w:val="2"/>
          <w:numId w:val="89"/>
        </w:numPr>
      </w:pPr>
      <w:r>
        <w:t>Full introduction</w:t>
      </w:r>
    </w:p>
    <w:p w:rsidR="004E1758" w:rsidRPr="00056906" w:rsidRDefault="004E1758" w:rsidP="00CA7395">
      <w:pPr>
        <w:numPr>
          <w:ilvl w:val="0"/>
          <w:numId w:val="90"/>
        </w:numPr>
        <w:rPr>
          <w:b/>
          <w:i/>
          <w:u w:val="single"/>
        </w:rPr>
      </w:pPr>
      <w:r w:rsidRPr="00056906">
        <w:rPr>
          <w:b/>
          <w:i/>
          <w:u w:val="single"/>
        </w:rPr>
        <w:t>Product life cycle</w:t>
      </w:r>
    </w:p>
    <w:p w:rsidR="004E1758" w:rsidRDefault="004E1758" w:rsidP="00CA7395">
      <w:pPr>
        <w:numPr>
          <w:ilvl w:val="1"/>
          <w:numId w:val="90"/>
        </w:numPr>
      </w:pPr>
      <w:r w:rsidRPr="00056906">
        <w:rPr>
          <w:b/>
        </w:rPr>
        <w:t>Introduction stage</w:t>
      </w:r>
      <w:r>
        <w:t xml:space="preserve"> – consumer awareness and acceptance of product. </w:t>
      </w:r>
    </w:p>
    <w:p w:rsidR="004E1758" w:rsidRDefault="004E1758" w:rsidP="00CA7395">
      <w:pPr>
        <w:numPr>
          <w:ilvl w:val="1"/>
          <w:numId w:val="90"/>
        </w:numPr>
      </w:pPr>
      <w:r w:rsidRPr="00D9013E">
        <w:rPr>
          <w:b/>
        </w:rPr>
        <w:t>Growth stage</w:t>
      </w:r>
      <w:r>
        <w:t xml:space="preserve"> – sales increase, profits peak, and then start to decline as new companies enter market.</w:t>
      </w:r>
    </w:p>
    <w:p w:rsidR="004E1758" w:rsidRDefault="004E1758" w:rsidP="00CA7395">
      <w:pPr>
        <w:numPr>
          <w:ilvl w:val="1"/>
          <w:numId w:val="90"/>
        </w:numPr>
      </w:pPr>
      <w:r w:rsidRPr="00D9013E">
        <w:rPr>
          <w:b/>
        </w:rPr>
        <w:t xml:space="preserve">Maturity </w:t>
      </w:r>
      <w:r>
        <w:t>– sales continue to peak then decrease; lots of competition.</w:t>
      </w:r>
    </w:p>
    <w:p w:rsidR="004E1758" w:rsidRDefault="004E1758" w:rsidP="00CA7395">
      <w:pPr>
        <w:numPr>
          <w:ilvl w:val="1"/>
          <w:numId w:val="90"/>
        </w:numPr>
      </w:pPr>
      <w:r w:rsidRPr="00D9013E">
        <w:rPr>
          <w:b/>
        </w:rPr>
        <w:t xml:space="preserve">Declining </w:t>
      </w:r>
      <w:r>
        <w:t>– Sales continue to fall, marketing expenditures decreased.</w:t>
      </w:r>
    </w:p>
    <w:p w:rsidR="004E1758" w:rsidRDefault="004E1758" w:rsidP="00D9013E">
      <w:pPr>
        <w:ind w:left="2160"/>
      </w:pPr>
    </w:p>
    <w:p w:rsidR="004E1758" w:rsidRPr="00D9013E" w:rsidRDefault="004E1758" w:rsidP="00CA7395">
      <w:pPr>
        <w:numPr>
          <w:ilvl w:val="0"/>
          <w:numId w:val="90"/>
        </w:numPr>
        <w:rPr>
          <w:b/>
          <w:i/>
          <w:u w:val="single"/>
        </w:rPr>
      </w:pPr>
      <w:r w:rsidRPr="00D9013E">
        <w:rPr>
          <w:b/>
          <w:i/>
          <w:u w:val="single"/>
        </w:rPr>
        <w:t>Pricing</w:t>
      </w:r>
    </w:p>
    <w:p w:rsidR="004E1758" w:rsidRDefault="004E1758" w:rsidP="00CA7395">
      <w:pPr>
        <w:numPr>
          <w:ilvl w:val="0"/>
          <w:numId w:val="91"/>
        </w:numPr>
      </w:pPr>
      <w:r>
        <w:t xml:space="preserve">Choosing the appropriate price for a product (in order to sale) </w:t>
      </w:r>
    </w:p>
    <w:p w:rsidR="004E1758" w:rsidRDefault="004E1758" w:rsidP="00CA7395">
      <w:pPr>
        <w:numPr>
          <w:ilvl w:val="0"/>
          <w:numId w:val="91"/>
        </w:numPr>
      </w:pPr>
      <w:r>
        <w:t>An interesting phenomenon …</w:t>
      </w:r>
    </w:p>
    <w:p w:rsidR="004E1758" w:rsidRDefault="004E1758" w:rsidP="00CA7395">
      <w:pPr>
        <w:numPr>
          <w:ilvl w:val="1"/>
          <w:numId w:val="91"/>
        </w:numPr>
      </w:pPr>
      <w:r>
        <w:t>The less you pay, the better you are.</w:t>
      </w:r>
    </w:p>
    <w:p w:rsidR="004E1758" w:rsidRDefault="004E1758" w:rsidP="00CA7395">
      <w:pPr>
        <w:numPr>
          <w:ilvl w:val="1"/>
          <w:numId w:val="91"/>
        </w:numPr>
      </w:pPr>
      <w:r>
        <w:t>The more you pay, the better you are.</w:t>
      </w:r>
    </w:p>
    <w:p w:rsidR="004E1758" w:rsidRPr="00D9013E" w:rsidRDefault="004E1758" w:rsidP="00D9013E">
      <w:pPr>
        <w:ind w:left="2880"/>
        <w:rPr>
          <w:b/>
          <w:i/>
          <w:u w:val="single"/>
        </w:rPr>
      </w:pPr>
    </w:p>
    <w:p w:rsidR="004E1758" w:rsidRDefault="004E1758" w:rsidP="001C4B6E">
      <w:pPr>
        <w:rPr>
          <w:b/>
          <w:i/>
          <w:u w:val="single"/>
        </w:rPr>
      </w:pPr>
      <w:r>
        <w:rPr>
          <w:b/>
          <w:i/>
          <w:u w:val="single"/>
        </w:rPr>
        <w:t>PRICING STRATEGIES</w:t>
      </w:r>
    </w:p>
    <w:p w:rsidR="004E1758" w:rsidRPr="00D9013E" w:rsidRDefault="004E1758" w:rsidP="00D9013E">
      <w:pPr>
        <w:ind w:left="1440"/>
        <w:rPr>
          <w:b/>
          <w:i/>
          <w:u w:val="single"/>
        </w:rPr>
      </w:pPr>
    </w:p>
    <w:p w:rsidR="004E1758" w:rsidRPr="006A55E0" w:rsidRDefault="004E1758" w:rsidP="00D9013E">
      <w:r>
        <w:t xml:space="preserve">Let’s say a firm has just developed a new line of products. The firm has to decide how to price these sets at the introductory stage of the product life cycle. </w:t>
      </w:r>
    </w:p>
    <w:p w:rsidR="004E1758" w:rsidRDefault="004E1758" w:rsidP="00D9013E"/>
    <w:p w:rsidR="004E1758" w:rsidRDefault="004E1758" w:rsidP="00CA7395">
      <w:pPr>
        <w:pStyle w:val="ListParagraph"/>
        <w:numPr>
          <w:ilvl w:val="0"/>
          <w:numId w:val="105"/>
        </w:numPr>
      </w:pPr>
      <w:r w:rsidRPr="006A55E0">
        <w:t xml:space="preserve">A </w:t>
      </w:r>
      <w:r w:rsidRPr="00D9013E">
        <w:rPr>
          <w:b/>
          <w:u w:val="single"/>
        </w:rPr>
        <w:t>skimming price strategy</w:t>
      </w:r>
      <w:r w:rsidRPr="006A55E0">
        <w:t xml:space="preserve"> is one in which a new product is priced high to make optimum profit while there’s little competition.</w:t>
      </w:r>
    </w:p>
    <w:p w:rsidR="004E1758" w:rsidRPr="006A55E0" w:rsidRDefault="004E1758" w:rsidP="00D9013E">
      <w:pPr>
        <w:ind w:left="2160"/>
      </w:pPr>
    </w:p>
    <w:p w:rsidR="004E1758" w:rsidRDefault="004E1758" w:rsidP="00CA7395">
      <w:pPr>
        <w:pStyle w:val="ListParagraph"/>
        <w:numPr>
          <w:ilvl w:val="0"/>
          <w:numId w:val="105"/>
        </w:numPr>
      </w:pPr>
      <w:r>
        <w:rPr>
          <w:b/>
          <w:u w:val="single"/>
        </w:rPr>
        <w:t>P</w:t>
      </w:r>
      <w:r w:rsidRPr="00D9013E">
        <w:rPr>
          <w:b/>
          <w:u w:val="single"/>
        </w:rPr>
        <w:t>enetration price strategy</w:t>
      </w:r>
      <w:r w:rsidRPr="006A55E0">
        <w:t xml:space="preserve"> in which the product is priced low to attract more customers and discourage competitors.</w:t>
      </w:r>
      <w:r>
        <w:t xml:space="preserve"> (can lead to large gain of shares in the market)</w:t>
      </w:r>
    </w:p>
    <w:p w:rsidR="004E1758" w:rsidRPr="006A55E0" w:rsidRDefault="004E1758" w:rsidP="00D9013E"/>
    <w:p w:rsidR="004E1758" w:rsidRDefault="004E1758" w:rsidP="00CA7395">
      <w:pPr>
        <w:pStyle w:val="ListParagraph"/>
        <w:numPr>
          <w:ilvl w:val="0"/>
          <w:numId w:val="105"/>
        </w:numPr>
      </w:pPr>
      <w:r w:rsidRPr="00D9013E">
        <w:rPr>
          <w:b/>
          <w:u w:val="single"/>
        </w:rPr>
        <w:t>Price lining</w:t>
      </w:r>
      <w:r w:rsidRPr="006A55E0">
        <w:t xml:space="preserve"> - A pricing method whereby a business sets a limited number of prices for selected groups or lines of merchandise.</w:t>
      </w:r>
    </w:p>
    <w:p w:rsidR="004E1758" w:rsidRPr="00D9013E" w:rsidRDefault="004E1758" w:rsidP="00D9013E">
      <w:pPr>
        <w:pStyle w:val="ListParagraph"/>
      </w:pPr>
    </w:p>
    <w:p w:rsidR="004E1758" w:rsidRDefault="004E1758" w:rsidP="00CA7395">
      <w:pPr>
        <w:pStyle w:val="ListParagraph"/>
        <w:numPr>
          <w:ilvl w:val="0"/>
          <w:numId w:val="105"/>
        </w:numPr>
      </w:pPr>
      <w:r w:rsidRPr="00D9013E">
        <w:rPr>
          <w:b/>
          <w:u w:val="single"/>
        </w:rPr>
        <w:t>Loss leader</w:t>
      </w:r>
      <w:r>
        <w:t xml:space="preserve"> – discount attracts business</w:t>
      </w:r>
    </w:p>
    <w:p w:rsidR="004E1758" w:rsidRPr="00D9013E" w:rsidRDefault="004E1758" w:rsidP="00D9013E">
      <w:pPr>
        <w:pStyle w:val="ListParagraph"/>
      </w:pPr>
    </w:p>
    <w:p w:rsidR="004E1758" w:rsidRDefault="004E1758" w:rsidP="00CA7395">
      <w:pPr>
        <w:pStyle w:val="ListParagraph"/>
        <w:numPr>
          <w:ilvl w:val="0"/>
          <w:numId w:val="105"/>
        </w:numPr>
      </w:pPr>
      <w:r w:rsidRPr="00D9013E">
        <w:rPr>
          <w:b/>
          <w:u w:val="single"/>
        </w:rPr>
        <w:t>Bait/switch</w:t>
      </w:r>
      <w:r>
        <w:t xml:space="preserve"> – ex: furniture stores – advertise discount, but when there, no more and switch to other item that you don’t necessarily need.</w:t>
      </w:r>
    </w:p>
    <w:p w:rsidR="004E1758" w:rsidRPr="00D9013E" w:rsidRDefault="004E1758" w:rsidP="00D9013E">
      <w:pPr>
        <w:pStyle w:val="ListParagraph"/>
      </w:pPr>
    </w:p>
    <w:p w:rsidR="004E1758" w:rsidRDefault="004E1758" w:rsidP="00CA7395">
      <w:pPr>
        <w:pStyle w:val="ListParagraph"/>
        <w:numPr>
          <w:ilvl w:val="0"/>
          <w:numId w:val="105"/>
        </w:numPr>
      </w:pPr>
      <w:r w:rsidRPr="00D9013E">
        <w:rPr>
          <w:b/>
          <w:u w:val="single"/>
        </w:rPr>
        <w:t>Skim the cream</w:t>
      </w:r>
      <w:r>
        <w:t xml:space="preserve"> – ex: Sony TVs (charge higher price to attract those that can afford it – higher income)</w:t>
      </w:r>
    </w:p>
    <w:p w:rsidR="004E1758" w:rsidRPr="00D9013E" w:rsidRDefault="004E1758" w:rsidP="00D9013E">
      <w:pPr>
        <w:pStyle w:val="ListParagraph"/>
      </w:pPr>
    </w:p>
    <w:p w:rsidR="004E1758" w:rsidRDefault="004E1758" w:rsidP="00CA7395">
      <w:pPr>
        <w:pStyle w:val="ListParagraph"/>
        <w:numPr>
          <w:ilvl w:val="0"/>
          <w:numId w:val="105"/>
        </w:numPr>
      </w:pPr>
      <w:r w:rsidRPr="00D9013E">
        <w:rPr>
          <w:b/>
          <w:u w:val="single"/>
        </w:rPr>
        <w:t>Psychological pricing</w:t>
      </w:r>
      <w:r>
        <w:t xml:space="preserve"> means pricing goods and services at price points that make the product appear less expensive that it is.</w:t>
      </w:r>
    </w:p>
    <w:p w:rsidR="004E1758" w:rsidRPr="00D9013E" w:rsidRDefault="004E1758" w:rsidP="00D9013E">
      <w:pPr>
        <w:pStyle w:val="ListParagraph"/>
      </w:pPr>
    </w:p>
    <w:p w:rsidR="004E1758" w:rsidRDefault="004E1758" w:rsidP="00CA7395">
      <w:pPr>
        <w:pStyle w:val="ListParagraph"/>
        <w:numPr>
          <w:ilvl w:val="0"/>
          <w:numId w:val="105"/>
        </w:numPr>
      </w:pPr>
      <w:r w:rsidRPr="00D9013E">
        <w:rPr>
          <w:b/>
          <w:u w:val="single"/>
        </w:rPr>
        <w:t>Promotional pricing</w:t>
      </w:r>
      <w:r>
        <w:t xml:space="preserve"> – cash, seasonal, quantity.</w:t>
      </w:r>
    </w:p>
    <w:p w:rsidR="004E1758" w:rsidRPr="00D9013E" w:rsidRDefault="004E1758" w:rsidP="00D9013E">
      <w:pPr>
        <w:pStyle w:val="ListParagraph"/>
      </w:pPr>
    </w:p>
    <w:p w:rsidR="004E1758" w:rsidRDefault="004E1758" w:rsidP="00CA7395">
      <w:pPr>
        <w:pStyle w:val="ListParagraph"/>
        <w:numPr>
          <w:ilvl w:val="0"/>
          <w:numId w:val="105"/>
        </w:numPr>
      </w:pPr>
      <w:r w:rsidRPr="00D9013E">
        <w:rPr>
          <w:b/>
          <w:u w:val="single"/>
        </w:rPr>
        <w:t>Everyday low pricing (EDLP</w:t>
      </w:r>
      <w:r>
        <w:t xml:space="preserve">), the pricing strategy that sets prices lower than competitors and usually do not have many special sales. The idea is to have consumers come to those stores whenever they want a bargain rather waiting until there is a sale, as they with do with </w:t>
      </w:r>
    </w:p>
    <w:p w:rsidR="004E1758" w:rsidRDefault="004E1758" w:rsidP="00D9013E">
      <w:pPr>
        <w:pStyle w:val="ListParagraph"/>
      </w:pPr>
      <w:r>
        <w:t>most stores.</w:t>
      </w:r>
    </w:p>
    <w:p w:rsidR="004E1758" w:rsidRDefault="004E1758" w:rsidP="00D9013E">
      <w:pPr>
        <w:pStyle w:val="ListParagraph"/>
      </w:pPr>
    </w:p>
    <w:p w:rsidR="004E1758" w:rsidRDefault="004E1758" w:rsidP="00CA7395">
      <w:pPr>
        <w:pStyle w:val="ListParagraph"/>
        <w:numPr>
          <w:ilvl w:val="0"/>
          <w:numId w:val="105"/>
        </w:numPr>
      </w:pPr>
      <w:r w:rsidRPr="00D9013E">
        <w:rPr>
          <w:b/>
          <w:u w:val="single"/>
        </w:rPr>
        <w:t xml:space="preserve">High-low pricing strategy is </w:t>
      </w:r>
      <w:r>
        <w:t>the idea of having regular prices that are higher than those stores using EDLP but also to have many special sells in which prices are loser than those of competitors.</w:t>
      </w:r>
    </w:p>
    <w:p w:rsidR="004E1758" w:rsidRPr="001C4B6E" w:rsidRDefault="004E1758" w:rsidP="001C4B6E">
      <w:pPr>
        <w:rPr>
          <w:b/>
          <w:i/>
          <w:u w:val="single"/>
        </w:rPr>
      </w:pPr>
      <w:r w:rsidRPr="001C4B6E">
        <w:rPr>
          <w:b/>
          <w:i/>
          <w:u w:val="single"/>
        </w:rPr>
        <w:t>PROMOTION</w:t>
      </w:r>
    </w:p>
    <w:p w:rsidR="004E1758" w:rsidRDefault="004E1758" w:rsidP="001C4B6E"/>
    <w:p w:rsidR="004E1758" w:rsidRDefault="004E1758" w:rsidP="00CA7395">
      <w:pPr>
        <w:pStyle w:val="ListParagraph"/>
        <w:numPr>
          <w:ilvl w:val="0"/>
          <w:numId w:val="106"/>
        </w:numPr>
      </w:pPr>
      <w:r>
        <w:t>Selecting the appropriate technique to sell product … an exercise in persuasion, information, and influence.</w:t>
      </w:r>
    </w:p>
    <w:p w:rsidR="004E1758" w:rsidRDefault="004E1758" w:rsidP="001C4B6E">
      <w:pPr>
        <w:ind w:left="2160"/>
      </w:pPr>
    </w:p>
    <w:p w:rsidR="004E1758" w:rsidRDefault="004E1758" w:rsidP="00CA7395">
      <w:pPr>
        <w:pStyle w:val="ListParagraph"/>
        <w:numPr>
          <w:ilvl w:val="0"/>
          <w:numId w:val="106"/>
        </w:numPr>
      </w:pPr>
      <w:r>
        <w:t>Promotion consists of all techniques that sellers use to motivate customers to buy their products.</w:t>
      </w:r>
    </w:p>
    <w:p w:rsidR="004E1758" w:rsidRDefault="004E1758" w:rsidP="001C4B6E"/>
    <w:p w:rsidR="004E1758" w:rsidRDefault="004E1758" w:rsidP="00CA7395">
      <w:pPr>
        <w:pStyle w:val="ListParagraph"/>
        <w:numPr>
          <w:ilvl w:val="0"/>
          <w:numId w:val="106"/>
        </w:numPr>
      </w:pPr>
      <w:r>
        <w:t>Marketers use many different tools to promote their products and services. Traditionally, those tools include advertising, personal selling, public relations, and sales promotion. This combination of tools an organization uses is called its promotion mix.</w:t>
      </w:r>
    </w:p>
    <w:p w:rsidR="004E1758" w:rsidRDefault="004E1758" w:rsidP="001C4B6E">
      <w:pPr>
        <w:pStyle w:val="ListParagraph"/>
      </w:pPr>
    </w:p>
    <w:p w:rsidR="004E1758" w:rsidRPr="001C4B6E" w:rsidRDefault="004E1758" w:rsidP="001C4B6E">
      <w:pPr>
        <w:pStyle w:val="ListParagraph"/>
        <w:rPr>
          <w:u w:val="single"/>
        </w:rPr>
      </w:pPr>
    </w:p>
    <w:p w:rsidR="004E1758" w:rsidRPr="001C4B6E" w:rsidRDefault="004E1758" w:rsidP="00CA7395">
      <w:pPr>
        <w:pStyle w:val="ListParagraph"/>
        <w:numPr>
          <w:ilvl w:val="1"/>
          <w:numId w:val="80"/>
        </w:numPr>
        <w:rPr>
          <w:u w:val="single"/>
        </w:rPr>
      </w:pPr>
      <w:r w:rsidRPr="001C4B6E">
        <w:rPr>
          <w:u w:val="single"/>
        </w:rPr>
        <w:t xml:space="preserve">Personal Selling </w:t>
      </w:r>
    </w:p>
    <w:p w:rsidR="004E1758" w:rsidRDefault="004E1758" w:rsidP="00CA7395">
      <w:pPr>
        <w:numPr>
          <w:ilvl w:val="0"/>
          <w:numId w:val="93"/>
        </w:numPr>
      </w:pPr>
      <w:r>
        <w:t>Person-to-person selling</w:t>
      </w:r>
    </w:p>
    <w:p w:rsidR="004E1758" w:rsidRDefault="004E1758" w:rsidP="00CA7395">
      <w:pPr>
        <w:numPr>
          <w:ilvl w:val="0"/>
          <w:numId w:val="93"/>
        </w:numPr>
      </w:pPr>
      <w:r>
        <w:t>Gives marketer greatest opportunity to communicate specific information</w:t>
      </w:r>
    </w:p>
    <w:p w:rsidR="004E1758" w:rsidRDefault="004E1758" w:rsidP="00CA7395">
      <w:pPr>
        <w:numPr>
          <w:ilvl w:val="0"/>
          <w:numId w:val="93"/>
        </w:numPr>
      </w:pPr>
      <w:r>
        <w:t>Costly form of promotion.</w:t>
      </w:r>
    </w:p>
    <w:p w:rsidR="004E1758" w:rsidRPr="001C4B6E" w:rsidRDefault="004E1758" w:rsidP="00CA7395">
      <w:pPr>
        <w:pStyle w:val="ListParagraph"/>
        <w:numPr>
          <w:ilvl w:val="1"/>
          <w:numId w:val="80"/>
        </w:numPr>
        <w:rPr>
          <w:u w:val="single"/>
        </w:rPr>
      </w:pPr>
      <w:r w:rsidRPr="001C4B6E">
        <w:rPr>
          <w:u w:val="single"/>
        </w:rPr>
        <w:t xml:space="preserve">Sales Promotion </w:t>
      </w:r>
    </w:p>
    <w:p w:rsidR="004E1758" w:rsidRDefault="004E1758" w:rsidP="00CA7395">
      <w:pPr>
        <w:numPr>
          <w:ilvl w:val="1"/>
          <w:numId w:val="94"/>
        </w:numPr>
      </w:pPr>
      <w:r>
        <w:t>One-time direct value or incentive to buyer</w:t>
      </w:r>
    </w:p>
    <w:p w:rsidR="004E1758" w:rsidRDefault="004E1758" w:rsidP="00CA7395">
      <w:pPr>
        <w:numPr>
          <w:ilvl w:val="1"/>
          <w:numId w:val="94"/>
        </w:numPr>
      </w:pPr>
      <w:r>
        <w:t xml:space="preserve">Premiums = gifts with promotion </w:t>
      </w:r>
    </w:p>
    <w:p w:rsidR="004E1758" w:rsidRDefault="004E1758" w:rsidP="00CA7395">
      <w:pPr>
        <w:numPr>
          <w:ilvl w:val="1"/>
          <w:numId w:val="94"/>
        </w:numPr>
      </w:pPr>
      <w:r>
        <w:t>Coupons</w:t>
      </w:r>
    </w:p>
    <w:p w:rsidR="004E1758" w:rsidRDefault="004E1758" w:rsidP="00CA7395">
      <w:pPr>
        <w:numPr>
          <w:ilvl w:val="1"/>
          <w:numId w:val="94"/>
        </w:numPr>
      </w:pPr>
      <w:r>
        <w:t>Contests</w:t>
      </w:r>
    </w:p>
    <w:p w:rsidR="004E1758" w:rsidRDefault="004E1758" w:rsidP="00CA7395">
      <w:pPr>
        <w:numPr>
          <w:ilvl w:val="1"/>
          <w:numId w:val="94"/>
        </w:numPr>
      </w:pPr>
      <w:r>
        <w:t>Demonstrations</w:t>
      </w:r>
    </w:p>
    <w:p w:rsidR="004E1758" w:rsidRDefault="004E1758" w:rsidP="00CA7395">
      <w:pPr>
        <w:numPr>
          <w:ilvl w:val="1"/>
          <w:numId w:val="94"/>
        </w:numPr>
      </w:pPr>
      <w:r>
        <w:t>Word-of-mouth</w:t>
      </w:r>
    </w:p>
    <w:p w:rsidR="004E1758" w:rsidRPr="001C4B6E" w:rsidRDefault="004E1758" w:rsidP="00CA7395">
      <w:pPr>
        <w:pStyle w:val="ListParagraph"/>
        <w:numPr>
          <w:ilvl w:val="1"/>
          <w:numId w:val="80"/>
        </w:numPr>
        <w:rPr>
          <w:u w:val="single"/>
        </w:rPr>
      </w:pPr>
      <w:r w:rsidRPr="001C4B6E">
        <w:rPr>
          <w:u w:val="single"/>
        </w:rPr>
        <w:t>Publicity</w:t>
      </w:r>
    </w:p>
    <w:p w:rsidR="004E1758" w:rsidRDefault="004E1758" w:rsidP="00CA7395">
      <w:pPr>
        <w:numPr>
          <w:ilvl w:val="0"/>
          <w:numId w:val="95"/>
        </w:numPr>
      </w:pPr>
      <w:r>
        <w:t>Non-personal communication through mass media, but not paid for.</w:t>
      </w:r>
    </w:p>
    <w:p w:rsidR="004E1758" w:rsidRDefault="004E1758" w:rsidP="00CA7395">
      <w:pPr>
        <w:numPr>
          <w:ilvl w:val="0"/>
          <w:numId w:val="95"/>
        </w:numPr>
      </w:pPr>
      <w:r>
        <w:t>Presented in news story form</w:t>
      </w:r>
    </w:p>
    <w:p w:rsidR="004E1758" w:rsidRDefault="004E1758" w:rsidP="00CA7395">
      <w:pPr>
        <w:numPr>
          <w:ilvl w:val="0"/>
          <w:numId w:val="95"/>
        </w:numPr>
      </w:pPr>
      <w:r>
        <w:t>Focuses on company’s activities and products, driven to all society.</w:t>
      </w:r>
    </w:p>
    <w:p w:rsidR="004E1758" w:rsidRDefault="004E1758" w:rsidP="00CA7395">
      <w:pPr>
        <w:numPr>
          <w:ilvl w:val="0"/>
          <w:numId w:val="95"/>
        </w:numPr>
      </w:pPr>
      <w:r>
        <w:t>One-shot deal</w:t>
      </w:r>
    </w:p>
    <w:p w:rsidR="004E1758" w:rsidRDefault="004E1758" w:rsidP="001C4B6E">
      <w:pPr>
        <w:rPr>
          <w:u w:val="single"/>
        </w:rPr>
      </w:pPr>
    </w:p>
    <w:p w:rsidR="004E1758" w:rsidRPr="001C4B6E" w:rsidRDefault="004E1758" w:rsidP="001C4B6E">
      <w:pPr>
        <w:ind w:left="720"/>
        <w:rPr>
          <w:u w:val="single"/>
        </w:rPr>
      </w:pPr>
      <w:r w:rsidRPr="001C4B6E">
        <w:t xml:space="preserve">       4.</w:t>
      </w:r>
      <w:r>
        <w:rPr>
          <w:u w:val="single"/>
        </w:rPr>
        <w:t xml:space="preserve"> </w:t>
      </w:r>
      <w:r w:rsidRPr="001C4B6E">
        <w:rPr>
          <w:u w:val="single"/>
        </w:rPr>
        <w:t xml:space="preserve">Advertising </w:t>
      </w:r>
    </w:p>
    <w:p w:rsidR="004E1758" w:rsidRDefault="004E1758" w:rsidP="00CA7395">
      <w:pPr>
        <w:numPr>
          <w:ilvl w:val="1"/>
          <w:numId w:val="96"/>
        </w:numPr>
      </w:pPr>
      <w:r>
        <w:t>Paid, non-personal communication through various media by organizations and individuals who are in some way identified in the advertising message.</w:t>
      </w:r>
    </w:p>
    <w:p w:rsidR="004E1758" w:rsidRDefault="004E1758" w:rsidP="00CA7395">
      <w:pPr>
        <w:numPr>
          <w:ilvl w:val="1"/>
          <w:numId w:val="96"/>
        </w:numPr>
      </w:pPr>
      <w:r>
        <w:t xml:space="preserve">There </w:t>
      </w:r>
      <w:r w:rsidRPr="001C4B6E">
        <w:rPr>
          <w:b/>
        </w:rPr>
        <w:t>are various categories</w:t>
      </w:r>
      <w:r>
        <w:t xml:space="preserve"> of advertising, including product advertising, online advertising, and comparison advertising, which is advertising that compares competitive products.</w:t>
      </w:r>
    </w:p>
    <w:p w:rsidR="004E1758" w:rsidRPr="001C4B6E" w:rsidRDefault="004E1758" w:rsidP="00CA7395">
      <w:pPr>
        <w:numPr>
          <w:ilvl w:val="1"/>
          <w:numId w:val="96"/>
        </w:numPr>
        <w:rPr>
          <w:u w:val="single"/>
        </w:rPr>
      </w:pPr>
      <w:r w:rsidRPr="001C4B6E">
        <w:rPr>
          <w:u w:val="single"/>
        </w:rPr>
        <w:t>Various advertising media</w:t>
      </w:r>
    </w:p>
    <w:p w:rsidR="004E1758" w:rsidRDefault="004E1758" w:rsidP="00CA7395">
      <w:pPr>
        <w:numPr>
          <w:ilvl w:val="2"/>
          <w:numId w:val="96"/>
        </w:numPr>
      </w:pPr>
      <w:r>
        <w:t>Newspaper</w:t>
      </w:r>
    </w:p>
    <w:p w:rsidR="004E1758" w:rsidRDefault="004E1758" w:rsidP="00CA7395">
      <w:pPr>
        <w:numPr>
          <w:ilvl w:val="2"/>
          <w:numId w:val="96"/>
        </w:numPr>
      </w:pPr>
      <w:r>
        <w:t>Television</w:t>
      </w:r>
    </w:p>
    <w:p w:rsidR="004E1758" w:rsidRDefault="004E1758" w:rsidP="00CA7395">
      <w:pPr>
        <w:numPr>
          <w:ilvl w:val="2"/>
          <w:numId w:val="96"/>
        </w:numPr>
      </w:pPr>
      <w:r>
        <w:t xml:space="preserve">Radio </w:t>
      </w:r>
    </w:p>
    <w:p w:rsidR="004E1758" w:rsidRDefault="004E1758" w:rsidP="00CA7395">
      <w:pPr>
        <w:numPr>
          <w:ilvl w:val="2"/>
          <w:numId w:val="96"/>
        </w:numPr>
      </w:pPr>
      <w:r>
        <w:t>Magazines</w:t>
      </w:r>
    </w:p>
    <w:p w:rsidR="004E1758" w:rsidRDefault="004E1758" w:rsidP="00CA7395">
      <w:pPr>
        <w:numPr>
          <w:ilvl w:val="2"/>
          <w:numId w:val="96"/>
        </w:numPr>
      </w:pPr>
      <w:r>
        <w:t>Outdoor</w:t>
      </w:r>
    </w:p>
    <w:p w:rsidR="004E1758" w:rsidRDefault="004E1758" w:rsidP="00CA7395">
      <w:pPr>
        <w:numPr>
          <w:ilvl w:val="2"/>
          <w:numId w:val="96"/>
        </w:numPr>
      </w:pPr>
      <w:r>
        <w:t>Direct mail</w:t>
      </w:r>
    </w:p>
    <w:p w:rsidR="004E1758" w:rsidRDefault="004E1758" w:rsidP="00CA7395">
      <w:pPr>
        <w:numPr>
          <w:ilvl w:val="2"/>
          <w:numId w:val="96"/>
        </w:numPr>
      </w:pPr>
      <w:r>
        <w:t>Yellow Pages – type of advertising</w:t>
      </w:r>
    </w:p>
    <w:p w:rsidR="004E1758" w:rsidRDefault="004E1758" w:rsidP="00CA7395">
      <w:pPr>
        <w:numPr>
          <w:ilvl w:val="2"/>
          <w:numId w:val="96"/>
        </w:numPr>
      </w:pPr>
      <w:r>
        <w:t>Internet</w:t>
      </w:r>
    </w:p>
    <w:p w:rsidR="004E1758" w:rsidRDefault="004E1758" w:rsidP="001C4B6E">
      <w:pPr>
        <w:ind w:left="2880"/>
      </w:pPr>
    </w:p>
    <w:p w:rsidR="004E1758" w:rsidRPr="001C4B6E" w:rsidRDefault="004E1758" w:rsidP="00CA7395">
      <w:pPr>
        <w:numPr>
          <w:ilvl w:val="0"/>
          <w:numId w:val="92"/>
        </w:numPr>
        <w:rPr>
          <w:b/>
          <w:u w:val="single"/>
        </w:rPr>
      </w:pPr>
      <w:r w:rsidRPr="001C4B6E">
        <w:rPr>
          <w:b/>
          <w:u w:val="single"/>
        </w:rPr>
        <w:t>Subliminal Perception</w:t>
      </w:r>
    </w:p>
    <w:p w:rsidR="004E1758" w:rsidRDefault="004E1758" w:rsidP="00CA7395">
      <w:pPr>
        <w:numPr>
          <w:ilvl w:val="0"/>
          <w:numId w:val="97"/>
        </w:numPr>
      </w:pPr>
      <w:r>
        <w:t>A signal embedded in another object, picture, etc. that is designed to pass below the normal lines of perception.</w:t>
      </w:r>
    </w:p>
    <w:p w:rsidR="004E1758" w:rsidRDefault="004E1758" w:rsidP="00CA7395">
      <w:pPr>
        <w:numPr>
          <w:ilvl w:val="0"/>
          <w:numId w:val="97"/>
        </w:numPr>
      </w:pPr>
      <w:r>
        <w:t>Affects the sub-conscience.</w:t>
      </w:r>
    </w:p>
    <w:p w:rsidR="004E1758" w:rsidRDefault="004E1758" w:rsidP="00CA7395">
      <w:pPr>
        <w:numPr>
          <w:ilvl w:val="0"/>
          <w:numId w:val="97"/>
        </w:numPr>
      </w:pPr>
      <w:r>
        <w:t>Often found in advertising.</w:t>
      </w:r>
    </w:p>
    <w:p w:rsidR="004E1758" w:rsidRDefault="004E1758" w:rsidP="001C4B6E">
      <w:pPr>
        <w:ind w:left="2160"/>
      </w:pPr>
    </w:p>
    <w:p w:rsidR="004E1758" w:rsidRDefault="004E1758" w:rsidP="00CA7395">
      <w:pPr>
        <w:numPr>
          <w:ilvl w:val="0"/>
          <w:numId w:val="92"/>
        </w:numPr>
      </w:pPr>
      <w:r w:rsidRPr="001C4B6E">
        <w:rPr>
          <w:b/>
          <w:u w:val="single"/>
        </w:rPr>
        <w:t>Brand equity</w:t>
      </w:r>
      <w:r>
        <w:t xml:space="preserve"> – is the combination of factors – such as awareness, loyalty, perceived quality, images, and emotions – that people associate with a given brand name. The core of brand equity is brand loyalty</w:t>
      </w:r>
    </w:p>
    <w:p w:rsidR="004E1758" w:rsidRDefault="004E1758" w:rsidP="001C4B6E">
      <w:pPr>
        <w:ind w:left="1440"/>
      </w:pPr>
    </w:p>
    <w:p w:rsidR="004E1758" w:rsidRPr="001C4B6E" w:rsidRDefault="004E1758" w:rsidP="00CA7395">
      <w:pPr>
        <w:numPr>
          <w:ilvl w:val="0"/>
          <w:numId w:val="92"/>
        </w:numPr>
        <w:rPr>
          <w:b/>
          <w:u w:val="single"/>
        </w:rPr>
      </w:pPr>
      <w:r w:rsidRPr="001C4B6E">
        <w:rPr>
          <w:b/>
          <w:u w:val="single"/>
        </w:rPr>
        <w:t>Brand loyalty</w:t>
      </w:r>
      <w:r>
        <w:t xml:space="preserve"> – is the degree to which customers are satisfied, enjoy the brand, and are committed to further purchases. A loyal group of customers represents substantial value to a firm. </w:t>
      </w:r>
    </w:p>
    <w:p w:rsidR="004E1758" w:rsidRPr="001C4B6E" w:rsidRDefault="004E1758" w:rsidP="001C4B6E">
      <w:pPr>
        <w:ind w:left="1440"/>
      </w:pPr>
    </w:p>
    <w:p w:rsidR="004E1758" w:rsidRDefault="004E1758" w:rsidP="00CA7395">
      <w:pPr>
        <w:numPr>
          <w:ilvl w:val="0"/>
          <w:numId w:val="92"/>
        </w:numPr>
      </w:pPr>
      <w:r w:rsidRPr="001C4B6E">
        <w:rPr>
          <w:b/>
          <w:u w:val="single"/>
        </w:rPr>
        <w:t>Brand awareness</w:t>
      </w:r>
      <w:r>
        <w:t xml:space="preserve"> – how quickly or easily a brand name comes to mind when product category is mentioned. </w:t>
      </w:r>
      <w:r>
        <w:tab/>
      </w:r>
    </w:p>
    <w:p w:rsidR="004E1758" w:rsidRDefault="004E1758" w:rsidP="00702053">
      <w:r>
        <w:tab/>
      </w:r>
    </w:p>
    <w:p w:rsidR="004E1758" w:rsidRDefault="004E1758" w:rsidP="00702053">
      <w:r>
        <w:tab/>
      </w:r>
    </w:p>
    <w:p w:rsidR="004E1758" w:rsidRPr="008D6749" w:rsidRDefault="004E1758" w:rsidP="001C4B6E">
      <w:r>
        <w:tab/>
        <w:t xml:space="preserve"> ----------------------------------------------------------------------------------------------------------------</w:t>
      </w:r>
    </w:p>
    <w:p w:rsidR="004E1758" w:rsidRPr="008D6749" w:rsidRDefault="004E1758" w:rsidP="008D6749">
      <w:pPr>
        <w:rPr>
          <w:b/>
          <w:sz w:val="44"/>
          <w:szCs w:val="44"/>
          <w:lang w:val="en-CA"/>
        </w:rPr>
      </w:pPr>
      <w:r w:rsidRPr="008D6749">
        <w:rPr>
          <w:b/>
          <w:sz w:val="44"/>
          <w:szCs w:val="44"/>
          <w:lang w:val="en-CA"/>
        </w:rPr>
        <w:t>Notes:</w:t>
      </w:r>
    </w:p>
    <w:p w:rsidR="004E1758" w:rsidRPr="006A55E0" w:rsidRDefault="004E1758" w:rsidP="005B74DD">
      <w:pPr>
        <w:ind w:left="1080"/>
      </w:pPr>
      <w:r>
        <w:tab/>
      </w:r>
    </w:p>
    <w:p w:rsidR="004E1758" w:rsidRDefault="004E1758" w:rsidP="008F09BF">
      <w:r w:rsidRPr="00CF0D02">
        <w:rPr>
          <w:b/>
          <w:i/>
          <w:u w:val="single"/>
        </w:rPr>
        <w:t>Synergy:</w:t>
      </w:r>
      <w:r>
        <w:t xml:space="preserve"> everything is interrelated. One thing affects everything. Whole is greater than sum of its parts.</w:t>
      </w:r>
    </w:p>
    <w:p w:rsidR="004E1758" w:rsidRPr="00993AC1" w:rsidRDefault="004E1758" w:rsidP="00CC40F5"/>
    <w:p w:rsidR="004E1758" w:rsidRDefault="004E1758" w:rsidP="009442E7">
      <w:pPr>
        <w:spacing w:line="276" w:lineRule="auto"/>
      </w:pPr>
    </w:p>
    <w:p w:rsidR="004E1758" w:rsidRPr="000D34D8" w:rsidRDefault="004E1758" w:rsidP="00C26831"/>
    <w:p w:rsidR="004E1758" w:rsidRPr="000D34D8" w:rsidRDefault="004E1758" w:rsidP="004A784C">
      <w:pPr>
        <w:ind w:left="360"/>
      </w:pPr>
    </w:p>
    <w:p w:rsidR="004E1758" w:rsidRPr="000D34D8" w:rsidRDefault="004E1758" w:rsidP="004A784C"/>
    <w:p w:rsidR="004E1758" w:rsidRPr="000D34D8" w:rsidRDefault="004E1758" w:rsidP="00D86602"/>
    <w:p w:rsidR="004E1758" w:rsidRPr="000D34D8" w:rsidRDefault="004E1758" w:rsidP="00D86602"/>
    <w:p w:rsidR="004E1758" w:rsidRPr="000D34D8" w:rsidRDefault="004E1758" w:rsidP="002D647F"/>
    <w:p w:rsidR="004E1758" w:rsidRPr="000D34D8" w:rsidRDefault="004E1758" w:rsidP="002D647F"/>
    <w:p w:rsidR="004E1758" w:rsidRPr="000D34D8" w:rsidRDefault="004E1758" w:rsidP="00E0271D"/>
    <w:p w:rsidR="004E1758" w:rsidRPr="000D34D8" w:rsidRDefault="004E1758" w:rsidP="00DC12FE"/>
    <w:p w:rsidR="004E1758" w:rsidRPr="000D34D8" w:rsidRDefault="004E1758"/>
    <w:sectPr w:rsidR="004E1758" w:rsidRPr="000D34D8" w:rsidSect="0051436E">
      <w:headerReference w:type="even" r:id="rId8"/>
      <w:headerReference w:type="default" r:id="rId9"/>
      <w:footerReference w:type="even" r:id="rId10"/>
      <w:footerReference w:type="default" r:id="rId11"/>
      <w:headerReference w:type="first" r:id="rId12"/>
      <w:footerReference w:type="first" r:id="rId13"/>
      <w:pgSz w:w="12240" w:h="15840"/>
      <w:pgMar w:top="1247" w:right="1247" w:bottom="1247" w:left="1247" w:header="57"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758" w:rsidRDefault="004E1758" w:rsidP="0051436E">
      <w:r>
        <w:separator/>
      </w:r>
    </w:p>
  </w:endnote>
  <w:endnote w:type="continuationSeparator" w:id="0">
    <w:p w:rsidR="004E1758" w:rsidRDefault="004E1758" w:rsidP="005143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758" w:rsidRDefault="004E17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758" w:rsidRDefault="004E1758">
    <w:pPr>
      <w:pStyle w:val="Footer"/>
      <w:jc w:val="center"/>
    </w:pPr>
    <w:fldSimple w:instr=" PAGE   \* MERGEFORMAT ">
      <w:r>
        <w:rPr>
          <w:noProof/>
        </w:rPr>
        <w:t>1</w:t>
      </w:r>
    </w:fldSimple>
  </w:p>
  <w:p w:rsidR="004E1758" w:rsidRDefault="004E175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758" w:rsidRDefault="004E17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758" w:rsidRDefault="004E1758" w:rsidP="0051436E">
      <w:r>
        <w:separator/>
      </w:r>
    </w:p>
  </w:footnote>
  <w:footnote w:type="continuationSeparator" w:id="0">
    <w:p w:rsidR="004E1758" w:rsidRDefault="004E1758" w:rsidP="005143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758" w:rsidRDefault="004E17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758" w:rsidRDefault="004E17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758" w:rsidRDefault="004E17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9F0"/>
    <w:multiLevelType w:val="hybridMultilevel"/>
    <w:tmpl w:val="B178F768"/>
    <w:lvl w:ilvl="0" w:tplc="FFD05EF0">
      <w:start w:val="1"/>
      <w:numFmt w:val="bullet"/>
      <w:lvlText w:val=""/>
      <w:lvlJc w:val="left"/>
      <w:pPr>
        <w:tabs>
          <w:tab w:val="num" w:pos="283"/>
        </w:tabs>
        <w:ind w:left="283" w:hanging="283"/>
      </w:pPr>
      <w:rPr>
        <w:rFonts w:ascii="Symbol" w:hAnsi="Symbol" w:hint="default"/>
      </w:rPr>
    </w:lvl>
    <w:lvl w:ilvl="1" w:tplc="04090003" w:tentative="1">
      <w:start w:val="1"/>
      <w:numFmt w:val="bullet"/>
      <w:lvlText w:val="o"/>
      <w:lvlJc w:val="left"/>
      <w:pPr>
        <w:tabs>
          <w:tab w:val="num" w:pos="22"/>
        </w:tabs>
        <w:ind w:left="22" w:hanging="360"/>
      </w:pPr>
      <w:rPr>
        <w:rFonts w:ascii="Courier New" w:hAnsi="Courier New" w:hint="default"/>
      </w:rPr>
    </w:lvl>
    <w:lvl w:ilvl="2" w:tplc="04090005" w:tentative="1">
      <w:start w:val="1"/>
      <w:numFmt w:val="bullet"/>
      <w:lvlText w:val=""/>
      <w:lvlJc w:val="left"/>
      <w:pPr>
        <w:tabs>
          <w:tab w:val="num" w:pos="742"/>
        </w:tabs>
        <w:ind w:left="742" w:hanging="360"/>
      </w:pPr>
      <w:rPr>
        <w:rFonts w:ascii="Wingdings" w:hAnsi="Wingdings" w:hint="default"/>
      </w:rPr>
    </w:lvl>
    <w:lvl w:ilvl="3" w:tplc="04090001" w:tentative="1">
      <w:start w:val="1"/>
      <w:numFmt w:val="bullet"/>
      <w:lvlText w:val=""/>
      <w:lvlJc w:val="left"/>
      <w:pPr>
        <w:tabs>
          <w:tab w:val="num" w:pos="1462"/>
        </w:tabs>
        <w:ind w:left="1462" w:hanging="360"/>
      </w:pPr>
      <w:rPr>
        <w:rFonts w:ascii="Symbol" w:hAnsi="Symbol" w:hint="default"/>
      </w:rPr>
    </w:lvl>
    <w:lvl w:ilvl="4" w:tplc="04090003" w:tentative="1">
      <w:start w:val="1"/>
      <w:numFmt w:val="bullet"/>
      <w:lvlText w:val="o"/>
      <w:lvlJc w:val="left"/>
      <w:pPr>
        <w:tabs>
          <w:tab w:val="num" w:pos="2182"/>
        </w:tabs>
        <w:ind w:left="2182" w:hanging="360"/>
      </w:pPr>
      <w:rPr>
        <w:rFonts w:ascii="Courier New" w:hAnsi="Courier New" w:hint="default"/>
      </w:rPr>
    </w:lvl>
    <w:lvl w:ilvl="5" w:tplc="04090005" w:tentative="1">
      <w:start w:val="1"/>
      <w:numFmt w:val="bullet"/>
      <w:lvlText w:val=""/>
      <w:lvlJc w:val="left"/>
      <w:pPr>
        <w:tabs>
          <w:tab w:val="num" w:pos="2902"/>
        </w:tabs>
        <w:ind w:left="2902" w:hanging="360"/>
      </w:pPr>
      <w:rPr>
        <w:rFonts w:ascii="Wingdings" w:hAnsi="Wingdings" w:hint="default"/>
      </w:rPr>
    </w:lvl>
    <w:lvl w:ilvl="6" w:tplc="04090001" w:tentative="1">
      <w:start w:val="1"/>
      <w:numFmt w:val="bullet"/>
      <w:lvlText w:val=""/>
      <w:lvlJc w:val="left"/>
      <w:pPr>
        <w:tabs>
          <w:tab w:val="num" w:pos="3622"/>
        </w:tabs>
        <w:ind w:left="3622" w:hanging="360"/>
      </w:pPr>
      <w:rPr>
        <w:rFonts w:ascii="Symbol" w:hAnsi="Symbol" w:hint="default"/>
      </w:rPr>
    </w:lvl>
    <w:lvl w:ilvl="7" w:tplc="04090003" w:tentative="1">
      <w:start w:val="1"/>
      <w:numFmt w:val="bullet"/>
      <w:lvlText w:val="o"/>
      <w:lvlJc w:val="left"/>
      <w:pPr>
        <w:tabs>
          <w:tab w:val="num" w:pos="4342"/>
        </w:tabs>
        <w:ind w:left="4342" w:hanging="360"/>
      </w:pPr>
      <w:rPr>
        <w:rFonts w:ascii="Courier New" w:hAnsi="Courier New" w:hint="default"/>
      </w:rPr>
    </w:lvl>
    <w:lvl w:ilvl="8" w:tplc="04090005" w:tentative="1">
      <w:start w:val="1"/>
      <w:numFmt w:val="bullet"/>
      <w:lvlText w:val=""/>
      <w:lvlJc w:val="left"/>
      <w:pPr>
        <w:tabs>
          <w:tab w:val="num" w:pos="5062"/>
        </w:tabs>
        <w:ind w:left="5062" w:hanging="360"/>
      </w:pPr>
      <w:rPr>
        <w:rFonts w:ascii="Wingdings" w:hAnsi="Wingdings" w:hint="default"/>
      </w:rPr>
    </w:lvl>
  </w:abstractNum>
  <w:abstractNum w:abstractNumId="1">
    <w:nsid w:val="02A63F75"/>
    <w:multiLevelType w:val="hybridMultilevel"/>
    <w:tmpl w:val="2D94F6B2"/>
    <w:lvl w:ilvl="0" w:tplc="A5123586">
      <w:numFmt w:val="bullet"/>
      <w:lvlText w:val="-"/>
      <w:lvlJc w:val="left"/>
      <w:pPr>
        <w:tabs>
          <w:tab w:val="num" w:pos="1440"/>
        </w:tabs>
        <w:ind w:left="1440" w:hanging="360"/>
      </w:pPr>
      <w:rPr>
        <w:rFonts w:ascii="Times New Roman" w:eastAsia="SimSun" w:hAnsi="Times New Roman"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4140FB2"/>
    <w:multiLevelType w:val="hybridMultilevel"/>
    <w:tmpl w:val="E95AC8B0"/>
    <w:lvl w:ilvl="0" w:tplc="04090001">
      <w:start w:val="1"/>
      <w:numFmt w:val="bullet"/>
      <w:lvlText w:val=""/>
      <w:lvlJc w:val="left"/>
      <w:pPr>
        <w:tabs>
          <w:tab w:val="num" w:pos="780"/>
        </w:tabs>
        <w:ind w:left="780" w:hanging="360"/>
      </w:pPr>
      <w:rPr>
        <w:rFonts w:ascii="Symbol" w:hAnsi="Symbol" w:hint="default"/>
      </w:rPr>
    </w:lvl>
    <w:lvl w:ilvl="1" w:tplc="A5123586">
      <w:numFmt w:val="bullet"/>
      <w:lvlText w:val="-"/>
      <w:lvlJc w:val="left"/>
      <w:pPr>
        <w:tabs>
          <w:tab w:val="num" w:pos="1500"/>
        </w:tabs>
        <w:ind w:left="1500" w:hanging="360"/>
      </w:pPr>
      <w:rPr>
        <w:rFonts w:ascii="Times New Roman" w:eastAsia="SimSun" w:hAnsi="Times New Roman"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
    <w:nsid w:val="04F67216"/>
    <w:multiLevelType w:val="hybridMultilevel"/>
    <w:tmpl w:val="F5B27858"/>
    <w:lvl w:ilvl="0" w:tplc="865E3886">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1437"/>
        </w:tabs>
        <w:ind w:left="1437" w:hanging="360"/>
      </w:pPr>
      <w:rPr>
        <w:rFonts w:ascii="Courier New" w:hAnsi="Courier New" w:hint="default"/>
      </w:rPr>
    </w:lvl>
    <w:lvl w:ilvl="2" w:tplc="04090005">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
    <w:nsid w:val="073062E4"/>
    <w:multiLevelType w:val="hybridMultilevel"/>
    <w:tmpl w:val="419A34A6"/>
    <w:lvl w:ilvl="0" w:tplc="10090011">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5">
    <w:nsid w:val="08100629"/>
    <w:multiLevelType w:val="hybridMultilevel"/>
    <w:tmpl w:val="0882D45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9357669"/>
    <w:multiLevelType w:val="hybridMultilevel"/>
    <w:tmpl w:val="B832D998"/>
    <w:lvl w:ilvl="0" w:tplc="1009000F">
      <w:start w:val="1"/>
      <w:numFmt w:val="decimal"/>
      <w:lvlText w:val="%1."/>
      <w:lvlJc w:val="left"/>
      <w:pPr>
        <w:tabs>
          <w:tab w:val="num" w:pos="2160"/>
        </w:tabs>
        <w:ind w:left="2160" w:hanging="360"/>
      </w:pPr>
      <w:rPr>
        <w:rFonts w:cs="Times New Roman" w:hint="default"/>
      </w:rPr>
    </w:lvl>
    <w:lvl w:ilvl="1" w:tplc="0409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nsid w:val="0CC46F2D"/>
    <w:multiLevelType w:val="hybridMultilevel"/>
    <w:tmpl w:val="B090F6E4"/>
    <w:lvl w:ilvl="0" w:tplc="756E71EE">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0EB85651"/>
    <w:multiLevelType w:val="hybridMultilevel"/>
    <w:tmpl w:val="E0BAC2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F7D5E02"/>
    <w:multiLevelType w:val="hybridMultilevel"/>
    <w:tmpl w:val="89E6D130"/>
    <w:lvl w:ilvl="0" w:tplc="A5123586">
      <w:numFmt w:val="bullet"/>
      <w:lvlText w:val="-"/>
      <w:lvlJc w:val="left"/>
      <w:pPr>
        <w:tabs>
          <w:tab w:val="num" w:pos="1440"/>
        </w:tabs>
        <w:ind w:left="1440" w:hanging="360"/>
      </w:pPr>
      <w:rPr>
        <w:rFonts w:ascii="Times New Roman" w:eastAsia="SimSun" w:hAnsi="Times New Roman"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10843D6A"/>
    <w:multiLevelType w:val="hybridMultilevel"/>
    <w:tmpl w:val="6DEEA13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0B1191B"/>
    <w:multiLevelType w:val="hybridMultilevel"/>
    <w:tmpl w:val="586696EE"/>
    <w:lvl w:ilvl="0" w:tplc="756E71EE">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FD3E4E"/>
    <w:multiLevelType w:val="hybridMultilevel"/>
    <w:tmpl w:val="284AFC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3596AC7"/>
    <w:multiLevelType w:val="hybridMultilevel"/>
    <w:tmpl w:val="25E8A8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B235FC"/>
    <w:multiLevelType w:val="hybridMultilevel"/>
    <w:tmpl w:val="769474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B35F9B"/>
    <w:multiLevelType w:val="hybridMultilevel"/>
    <w:tmpl w:val="0388CDDA"/>
    <w:lvl w:ilvl="0" w:tplc="A5123586">
      <w:numFmt w:val="bullet"/>
      <w:lvlText w:val="-"/>
      <w:lvlJc w:val="left"/>
      <w:pPr>
        <w:tabs>
          <w:tab w:val="num" w:pos="2880"/>
        </w:tabs>
        <w:ind w:left="2880" w:hanging="360"/>
      </w:pPr>
      <w:rPr>
        <w:rFonts w:ascii="Times New Roman" w:eastAsia="SimSun" w:hAnsi="Times New Roman"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6">
    <w:nsid w:val="14111290"/>
    <w:multiLevelType w:val="hybridMultilevel"/>
    <w:tmpl w:val="99EEDBD2"/>
    <w:lvl w:ilvl="0" w:tplc="0409000F">
      <w:start w:val="1"/>
      <w:numFmt w:val="decimal"/>
      <w:lvlText w:val="%1."/>
      <w:lvlJc w:val="left"/>
      <w:pPr>
        <w:tabs>
          <w:tab w:val="num" w:pos="1080"/>
        </w:tabs>
        <w:ind w:left="1080" w:hanging="360"/>
      </w:pPr>
      <w:rPr>
        <w:rFonts w:cs="Times New Roman" w:hint="default"/>
      </w:rPr>
    </w:lvl>
    <w:lvl w:ilvl="1" w:tplc="04090003" w:tentative="1">
      <w:start w:val="1"/>
      <w:numFmt w:val="bullet"/>
      <w:lvlText w:val="o"/>
      <w:lvlJc w:val="left"/>
      <w:pPr>
        <w:tabs>
          <w:tab w:val="num" w:pos="1803"/>
        </w:tabs>
        <w:ind w:left="1803" w:hanging="360"/>
      </w:pPr>
      <w:rPr>
        <w:rFonts w:ascii="Courier New" w:hAnsi="Courier New" w:hint="default"/>
      </w:rPr>
    </w:lvl>
    <w:lvl w:ilvl="2" w:tplc="04090005" w:tentative="1">
      <w:start w:val="1"/>
      <w:numFmt w:val="bullet"/>
      <w:lvlText w:val=""/>
      <w:lvlJc w:val="left"/>
      <w:pPr>
        <w:tabs>
          <w:tab w:val="num" w:pos="2523"/>
        </w:tabs>
        <w:ind w:left="2523" w:hanging="360"/>
      </w:pPr>
      <w:rPr>
        <w:rFonts w:ascii="Wingdings" w:hAnsi="Wingdings" w:hint="default"/>
      </w:rPr>
    </w:lvl>
    <w:lvl w:ilvl="3" w:tplc="04090001" w:tentative="1">
      <w:start w:val="1"/>
      <w:numFmt w:val="bullet"/>
      <w:lvlText w:val=""/>
      <w:lvlJc w:val="left"/>
      <w:pPr>
        <w:tabs>
          <w:tab w:val="num" w:pos="3243"/>
        </w:tabs>
        <w:ind w:left="3243" w:hanging="360"/>
      </w:pPr>
      <w:rPr>
        <w:rFonts w:ascii="Symbol" w:hAnsi="Symbol" w:hint="default"/>
      </w:rPr>
    </w:lvl>
    <w:lvl w:ilvl="4" w:tplc="04090003" w:tentative="1">
      <w:start w:val="1"/>
      <w:numFmt w:val="bullet"/>
      <w:lvlText w:val="o"/>
      <w:lvlJc w:val="left"/>
      <w:pPr>
        <w:tabs>
          <w:tab w:val="num" w:pos="3963"/>
        </w:tabs>
        <w:ind w:left="3963" w:hanging="360"/>
      </w:pPr>
      <w:rPr>
        <w:rFonts w:ascii="Courier New" w:hAnsi="Courier New" w:hint="default"/>
      </w:rPr>
    </w:lvl>
    <w:lvl w:ilvl="5" w:tplc="04090005" w:tentative="1">
      <w:start w:val="1"/>
      <w:numFmt w:val="bullet"/>
      <w:lvlText w:val=""/>
      <w:lvlJc w:val="left"/>
      <w:pPr>
        <w:tabs>
          <w:tab w:val="num" w:pos="4683"/>
        </w:tabs>
        <w:ind w:left="4683" w:hanging="360"/>
      </w:pPr>
      <w:rPr>
        <w:rFonts w:ascii="Wingdings" w:hAnsi="Wingdings" w:hint="default"/>
      </w:rPr>
    </w:lvl>
    <w:lvl w:ilvl="6" w:tplc="04090001" w:tentative="1">
      <w:start w:val="1"/>
      <w:numFmt w:val="bullet"/>
      <w:lvlText w:val=""/>
      <w:lvlJc w:val="left"/>
      <w:pPr>
        <w:tabs>
          <w:tab w:val="num" w:pos="5403"/>
        </w:tabs>
        <w:ind w:left="5403" w:hanging="360"/>
      </w:pPr>
      <w:rPr>
        <w:rFonts w:ascii="Symbol" w:hAnsi="Symbol" w:hint="default"/>
      </w:rPr>
    </w:lvl>
    <w:lvl w:ilvl="7" w:tplc="04090003" w:tentative="1">
      <w:start w:val="1"/>
      <w:numFmt w:val="bullet"/>
      <w:lvlText w:val="o"/>
      <w:lvlJc w:val="left"/>
      <w:pPr>
        <w:tabs>
          <w:tab w:val="num" w:pos="6123"/>
        </w:tabs>
        <w:ind w:left="6123" w:hanging="360"/>
      </w:pPr>
      <w:rPr>
        <w:rFonts w:ascii="Courier New" w:hAnsi="Courier New" w:hint="default"/>
      </w:rPr>
    </w:lvl>
    <w:lvl w:ilvl="8" w:tplc="04090005" w:tentative="1">
      <w:start w:val="1"/>
      <w:numFmt w:val="bullet"/>
      <w:lvlText w:val=""/>
      <w:lvlJc w:val="left"/>
      <w:pPr>
        <w:tabs>
          <w:tab w:val="num" w:pos="6843"/>
        </w:tabs>
        <w:ind w:left="6843" w:hanging="360"/>
      </w:pPr>
      <w:rPr>
        <w:rFonts w:ascii="Wingdings" w:hAnsi="Wingdings" w:hint="default"/>
      </w:rPr>
    </w:lvl>
  </w:abstractNum>
  <w:abstractNum w:abstractNumId="17">
    <w:nsid w:val="14F36C16"/>
    <w:multiLevelType w:val="hybridMultilevel"/>
    <w:tmpl w:val="94F645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6CC4B55"/>
    <w:multiLevelType w:val="hybridMultilevel"/>
    <w:tmpl w:val="4C0CE63A"/>
    <w:lvl w:ilvl="0" w:tplc="40EC2434">
      <w:start w:val="1"/>
      <w:numFmt w:val="decimal"/>
      <w:lvlText w:val="%1."/>
      <w:lvlJc w:val="left"/>
      <w:pPr>
        <w:ind w:left="2520" w:hanging="360"/>
      </w:pPr>
      <w:rPr>
        <w:rFonts w:cs="Times New Roman" w:hint="default"/>
      </w:rPr>
    </w:lvl>
    <w:lvl w:ilvl="1" w:tplc="10090019" w:tentative="1">
      <w:start w:val="1"/>
      <w:numFmt w:val="lowerLetter"/>
      <w:lvlText w:val="%2."/>
      <w:lvlJc w:val="left"/>
      <w:pPr>
        <w:ind w:left="3240" w:hanging="360"/>
      </w:pPr>
      <w:rPr>
        <w:rFonts w:cs="Times New Roman"/>
      </w:rPr>
    </w:lvl>
    <w:lvl w:ilvl="2" w:tplc="1009001B" w:tentative="1">
      <w:start w:val="1"/>
      <w:numFmt w:val="lowerRoman"/>
      <w:lvlText w:val="%3."/>
      <w:lvlJc w:val="right"/>
      <w:pPr>
        <w:ind w:left="3960" w:hanging="180"/>
      </w:pPr>
      <w:rPr>
        <w:rFonts w:cs="Times New Roman"/>
      </w:rPr>
    </w:lvl>
    <w:lvl w:ilvl="3" w:tplc="1009000F" w:tentative="1">
      <w:start w:val="1"/>
      <w:numFmt w:val="decimal"/>
      <w:lvlText w:val="%4."/>
      <w:lvlJc w:val="left"/>
      <w:pPr>
        <w:ind w:left="4680" w:hanging="360"/>
      </w:pPr>
      <w:rPr>
        <w:rFonts w:cs="Times New Roman"/>
      </w:rPr>
    </w:lvl>
    <w:lvl w:ilvl="4" w:tplc="10090019" w:tentative="1">
      <w:start w:val="1"/>
      <w:numFmt w:val="lowerLetter"/>
      <w:lvlText w:val="%5."/>
      <w:lvlJc w:val="left"/>
      <w:pPr>
        <w:ind w:left="5400" w:hanging="360"/>
      </w:pPr>
      <w:rPr>
        <w:rFonts w:cs="Times New Roman"/>
      </w:rPr>
    </w:lvl>
    <w:lvl w:ilvl="5" w:tplc="1009001B" w:tentative="1">
      <w:start w:val="1"/>
      <w:numFmt w:val="lowerRoman"/>
      <w:lvlText w:val="%6."/>
      <w:lvlJc w:val="right"/>
      <w:pPr>
        <w:ind w:left="6120" w:hanging="180"/>
      </w:pPr>
      <w:rPr>
        <w:rFonts w:cs="Times New Roman"/>
      </w:rPr>
    </w:lvl>
    <w:lvl w:ilvl="6" w:tplc="1009000F" w:tentative="1">
      <w:start w:val="1"/>
      <w:numFmt w:val="decimal"/>
      <w:lvlText w:val="%7."/>
      <w:lvlJc w:val="left"/>
      <w:pPr>
        <w:ind w:left="6840" w:hanging="360"/>
      </w:pPr>
      <w:rPr>
        <w:rFonts w:cs="Times New Roman"/>
      </w:rPr>
    </w:lvl>
    <w:lvl w:ilvl="7" w:tplc="10090019" w:tentative="1">
      <w:start w:val="1"/>
      <w:numFmt w:val="lowerLetter"/>
      <w:lvlText w:val="%8."/>
      <w:lvlJc w:val="left"/>
      <w:pPr>
        <w:ind w:left="7560" w:hanging="360"/>
      </w:pPr>
      <w:rPr>
        <w:rFonts w:cs="Times New Roman"/>
      </w:rPr>
    </w:lvl>
    <w:lvl w:ilvl="8" w:tplc="1009001B" w:tentative="1">
      <w:start w:val="1"/>
      <w:numFmt w:val="lowerRoman"/>
      <w:lvlText w:val="%9."/>
      <w:lvlJc w:val="right"/>
      <w:pPr>
        <w:ind w:left="8280" w:hanging="180"/>
      </w:pPr>
      <w:rPr>
        <w:rFonts w:cs="Times New Roman"/>
      </w:rPr>
    </w:lvl>
  </w:abstractNum>
  <w:abstractNum w:abstractNumId="19">
    <w:nsid w:val="16D81432"/>
    <w:multiLevelType w:val="hybridMultilevel"/>
    <w:tmpl w:val="C86C6E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16E0319F"/>
    <w:multiLevelType w:val="hybridMultilevel"/>
    <w:tmpl w:val="C3D44470"/>
    <w:lvl w:ilvl="0" w:tplc="DDB02DC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7FE1D93"/>
    <w:multiLevelType w:val="hybridMultilevel"/>
    <w:tmpl w:val="9E1895A8"/>
    <w:lvl w:ilvl="0" w:tplc="FFD05EF0">
      <w:start w:val="1"/>
      <w:numFmt w:val="bullet"/>
      <w:lvlText w:val=""/>
      <w:lvlJc w:val="left"/>
      <w:pPr>
        <w:tabs>
          <w:tab w:val="num" w:pos="283"/>
        </w:tabs>
        <w:ind w:left="283" w:hanging="283"/>
      </w:pPr>
      <w:rPr>
        <w:rFonts w:ascii="Symbol" w:hAnsi="Symbol" w:hint="default"/>
      </w:rPr>
    </w:lvl>
    <w:lvl w:ilvl="1" w:tplc="04090003">
      <w:start w:val="1"/>
      <w:numFmt w:val="bullet"/>
      <w:lvlText w:val="o"/>
      <w:lvlJc w:val="left"/>
      <w:pPr>
        <w:tabs>
          <w:tab w:val="num" w:pos="22"/>
        </w:tabs>
        <w:ind w:left="22" w:hanging="360"/>
      </w:pPr>
      <w:rPr>
        <w:rFonts w:ascii="Courier New" w:hAnsi="Courier New" w:hint="default"/>
      </w:rPr>
    </w:lvl>
    <w:lvl w:ilvl="2" w:tplc="04090005">
      <w:start w:val="1"/>
      <w:numFmt w:val="bullet"/>
      <w:lvlText w:val=""/>
      <w:lvlJc w:val="left"/>
      <w:pPr>
        <w:tabs>
          <w:tab w:val="num" w:pos="742"/>
        </w:tabs>
        <w:ind w:left="742" w:hanging="360"/>
      </w:pPr>
      <w:rPr>
        <w:rFonts w:ascii="Wingdings" w:hAnsi="Wingdings" w:hint="default"/>
      </w:rPr>
    </w:lvl>
    <w:lvl w:ilvl="3" w:tplc="04090001">
      <w:start w:val="1"/>
      <w:numFmt w:val="bullet"/>
      <w:lvlText w:val=""/>
      <w:lvlJc w:val="left"/>
      <w:pPr>
        <w:tabs>
          <w:tab w:val="num" w:pos="1462"/>
        </w:tabs>
        <w:ind w:left="1462" w:hanging="360"/>
      </w:pPr>
      <w:rPr>
        <w:rFonts w:ascii="Symbol" w:hAnsi="Symbol" w:hint="default"/>
      </w:rPr>
    </w:lvl>
    <w:lvl w:ilvl="4" w:tplc="04090003" w:tentative="1">
      <w:start w:val="1"/>
      <w:numFmt w:val="bullet"/>
      <w:lvlText w:val="o"/>
      <w:lvlJc w:val="left"/>
      <w:pPr>
        <w:tabs>
          <w:tab w:val="num" w:pos="2182"/>
        </w:tabs>
        <w:ind w:left="2182" w:hanging="360"/>
      </w:pPr>
      <w:rPr>
        <w:rFonts w:ascii="Courier New" w:hAnsi="Courier New" w:hint="default"/>
      </w:rPr>
    </w:lvl>
    <w:lvl w:ilvl="5" w:tplc="04090005" w:tentative="1">
      <w:start w:val="1"/>
      <w:numFmt w:val="bullet"/>
      <w:lvlText w:val=""/>
      <w:lvlJc w:val="left"/>
      <w:pPr>
        <w:tabs>
          <w:tab w:val="num" w:pos="2902"/>
        </w:tabs>
        <w:ind w:left="2902" w:hanging="360"/>
      </w:pPr>
      <w:rPr>
        <w:rFonts w:ascii="Wingdings" w:hAnsi="Wingdings" w:hint="default"/>
      </w:rPr>
    </w:lvl>
    <w:lvl w:ilvl="6" w:tplc="04090001" w:tentative="1">
      <w:start w:val="1"/>
      <w:numFmt w:val="bullet"/>
      <w:lvlText w:val=""/>
      <w:lvlJc w:val="left"/>
      <w:pPr>
        <w:tabs>
          <w:tab w:val="num" w:pos="3622"/>
        </w:tabs>
        <w:ind w:left="3622" w:hanging="360"/>
      </w:pPr>
      <w:rPr>
        <w:rFonts w:ascii="Symbol" w:hAnsi="Symbol" w:hint="default"/>
      </w:rPr>
    </w:lvl>
    <w:lvl w:ilvl="7" w:tplc="04090003" w:tentative="1">
      <w:start w:val="1"/>
      <w:numFmt w:val="bullet"/>
      <w:lvlText w:val="o"/>
      <w:lvlJc w:val="left"/>
      <w:pPr>
        <w:tabs>
          <w:tab w:val="num" w:pos="4342"/>
        </w:tabs>
        <w:ind w:left="4342" w:hanging="360"/>
      </w:pPr>
      <w:rPr>
        <w:rFonts w:ascii="Courier New" w:hAnsi="Courier New" w:hint="default"/>
      </w:rPr>
    </w:lvl>
    <w:lvl w:ilvl="8" w:tplc="04090005" w:tentative="1">
      <w:start w:val="1"/>
      <w:numFmt w:val="bullet"/>
      <w:lvlText w:val=""/>
      <w:lvlJc w:val="left"/>
      <w:pPr>
        <w:tabs>
          <w:tab w:val="num" w:pos="5062"/>
        </w:tabs>
        <w:ind w:left="5062" w:hanging="360"/>
      </w:pPr>
      <w:rPr>
        <w:rFonts w:ascii="Wingdings" w:hAnsi="Wingdings" w:hint="default"/>
      </w:rPr>
    </w:lvl>
  </w:abstractNum>
  <w:abstractNum w:abstractNumId="22">
    <w:nsid w:val="1846705C"/>
    <w:multiLevelType w:val="hybridMultilevel"/>
    <w:tmpl w:val="7E366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97E1A57"/>
    <w:multiLevelType w:val="hybridMultilevel"/>
    <w:tmpl w:val="481E1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AB00FE3"/>
    <w:multiLevelType w:val="hybridMultilevel"/>
    <w:tmpl w:val="7402F6EA"/>
    <w:lvl w:ilvl="0" w:tplc="04090001">
      <w:start w:val="1"/>
      <w:numFmt w:val="bullet"/>
      <w:lvlText w:val=""/>
      <w:lvlJc w:val="left"/>
      <w:pPr>
        <w:tabs>
          <w:tab w:val="num" w:pos="4320"/>
        </w:tabs>
        <w:ind w:left="4320" w:hanging="360"/>
      </w:pPr>
      <w:rPr>
        <w:rFonts w:ascii="Symbol" w:hAnsi="Symbol" w:hint="default"/>
      </w:rPr>
    </w:lvl>
    <w:lvl w:ilvl="1" w:tplc="04090003">
      <w:start w:val="1"/>
      <w:numFmt w:val="bullet"/>
      <w:lvlText w:val="o"/>
      <w:lvlJc w:val="left"/>
      <w:pPr>
        <w:tabs>
          <w:tab w:val="num" w:pos="5040"/>
        </w:tabs>
        <w:ind w:left="5040" w:hanging="360"/>
      </w:pPr>
      <w:rPr>
        <w:rFonts w:ascii="Courier New" w:hAnsi="Courier New" w:hint="default"/>
      </w:rPr>
    </w:lvl>
    <w:lvl w:ilvl="2" w:tplc="04090005">
      <w:start w:val="1"/>
      <w:numFmt w:val="bullet"/>
      <w:lvlText w:val=""/>
      <w:lvlJc w:val="left"/>
      <w:pPr>
        <w:tabs>
          <w:tab w:val="num" w:pos="5760"/>
        </w:tabs>
        <w:ind w:left="5760" w:hanging="360"/>
      </w:pPr>
      <w:rPr>
        <w:rFonts w:ascii="Wingdings" w:hAnsi="Wingdings" w:hint="default"/>
      </w:rPr>
    </w:lvl>
    <w:lvl w:ilvl="3" w:tplc="04090001">
      <w:start w:val="1"/>
      <w:numFmt w:val="bullet"/>
      <w:lvlText w:val=""/>
      <w:lvlJc w:val="left"/>
      <w:pPr>
        <w:tabs>
          <w:tab w:val="num" w:pos="6480"/>
        </w:tabs>
        <w:ind w:left="6480" w:hanging="360"/>
      </w:pPr>
      <w:rPr>
        <w:rFonts w:ascii="Symbol" w:hAnsi="Symbol" w:hint="default"/>
      </w:rPr>
    </w:lvl>
    <w:lvl w:ilvl="4" w:tplc="04090003">
      <w:start w:val="1"/>
      <w:numFmt w:val="bullet"/>
      <w:lvlText w:val="o"/>
      <w:lvlJc w:val="left"/>
      <w:pPr>
        <w:tabs>
          <w:tab w:val="num" w:pos="7200"/>
        </w:tabs>
        <w:ind w:left="7200" w:hanging="360"/>
      </w:pPr>
      <w:rPr>
        <w:rFonts w:ascii="Courier New" w:hAnsi="Courier New" w:hint="default"/>
      </w:rPr>
    </w:lvl>
    <w:lvl w:ilvl="5" w:tplc="04090005">
      <w:start w:val="1"/>
      <w:numFmt w:val="bullet"/>
      <w:lvlText w:val=""/>
      <w:lvlJc w:val="left"/>
      <w:pPr>
        <w:tabs>
          <w:tab w:val="num" w:pos="7920"/>
        </w:tabs>
        <w:ind w:left="7920" w:hanging="360"/>
      </w:pPr>
      <w:rPr>
        <w:rFonts w:ascii="Wingdings" w:hAnsi="Wingdings" w:hint="default"/>
      </w:rPr>
    </w:lvl>
    <w:lvl w:ilvl="6" w:tplc="04090001">
      <w:start w:val="1"/>
      <w:numFmt w:val="bullet"/>
      <w:lvlText w:val=""/>
      <w:lvlJc w:val="left"/>
      <w:pPr>
        <w:tabs>
          <w:tab w:val="num" w:pos="8640"/>
        </w:tabs>
        <w:ind w:left="8640" w:hanging="360"/>
      </w:pPr>
      <w:rPr>
        <w:rFonts w:ascii="Symbol" w:hAnsi="Symbol" w:hint="default"/>
      </w:rPr>
    </w:lvl>
    <w:lvl w:ilvl="7" w:tplc="04090003">
      <w:start w:val="1"/>
      <w:numFmt w:val="bullet"/>
      <w:lvlText w:val="o"/>
      <w:lvlJc w:val="left"/>
      <w:pPr>
        <w:tabs>
          <w:tab w:val="num" w:pos="9360"/>
        </w:tabs>
        <w:ind w:left="9360" w:hanging="360"/>
      </w:pPr>
      <w:rPr>
        <w:rFonts w:ascii="Courier New" w:hAnsi="Courier New" w:hint="default"/>
      </w:rPr>
    </w:lvl>
    <w:lvl w:ilvl="8" w:tplc="04090005">
      <w:start w:val="1"/>
      <w:numFmt w:val="bullet"/>
      <w:lvlText w:val=""/>
      <w:lvlJc w:val="left"/>
      <w:pPr>
        <w:tabs>
          <w:tab w:val="num" w:pos="10080"/>
        </w:tabs>
        <w:ind w:left="10080" w:hanging="360"/>
      </w:pPr>
      <w:rPr>
        <w:rFonts w:ascii="Wingdings" w:hAnsi="Wingdings" w:hint="default"/>
      </w:rPr>
    </w:lvl>
  </w:abstractNum>
  <w:abstractNum w:abstractNumId="25">
    <w:nsid w:val="1AC112C6"/>
    <w:multiLevelType w:val="hybridMultilevel"/>
    <w:tmpl w:val="8850DBF2"/>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1B537181"/>
    <w:multiLevelType w:val="hybridMultilevel"/>
    <w:tmpl w:val="72F8288E"/>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7">
    <w:nsid w:val="1C74503D"/>
    <w:multiLevelType w:val="hybridMultilevel"/>
    <w:tmpl w:val="18A013B6"/>
    <w:lvl w:ilvl="0" w:tplc="795645FC">
      <w:start w:val="1"/>
      <w:numFmt w:val="decimal"/>
      <w:lvlText w:val="%1."/>
      <w:lvlJc w:val="left"/>
      <w:pPr>
        <w:tabs>
          <w:tab w:val="num" w:pos="1080"/>
        </w:tabs>
        <w:ind w:left="1080" w:hanging="360"/>
      </w:pPr>
      <w:rPr>
        <w:rFonts w:cs="Times New Roman" w:hint="default"/>
        <w:b w:val="0"/>
      </w:rPr>
    </w:lvl>
    <w:lvl w:ilvl="1" w:tplc="04090003">
      <w:start w:val="1"/>
      <w:numFmt w:val="bullet"/>
      <w:lvlText w:val="o"/>
      <w:lvlJc w:val="left"/>
      <w:pPr>
        <w:tabs>
          <w:tab w:val="num" w:pos="1437"/>
        </w:tabs>
        <w:ind w:left="1437" w:hanging="360"/>
      </w:pPr>
      <w:rPr>
        <w:rFonts w:ascii="Courier New" w:hAnsi="Courier New" w:hint="default"/>
      </w:rPr>
    </w:lvl>
    <w:lvl w:ilvl="2" w:tplc="04090005">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8">
    <w:nsid w:val="1E8C2182"/>
    <w:multiLevelType w:val="hybridMultilevel"/>
    <w:tmpl w:val="7DB047C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1EF148B8"/>
    <w:multiLevelType w:val="hybridMultilevel"/>
    <w:tmpl w:val="220A24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F040424"/>
    <w:multiLevelType w:val="hybridMultilevel"/>
    <w:tmpl w:val="0BC6E83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1FC20C47"/>
    <w:multiLevelType w:val="hybridMultilevel"/>
    <w:tmpl w:val="516E805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20B44644"/>
    <w:multiLevelType w:val="hybridMultilevel"/>
    <w:tmpl w:val="DC6004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21421E4A"/>
    <w:multiLevelType w:val="hybridMultilevel"/>
    <w:tmpl w:val="9F7857A0"/>
    <w:lvl w:ilvl="0" w:tplc="A5123586">
      <w:numFmt w:val="bullet"/>
      <w:lvlText w:val="-"/>
      <w:lvlJc w:val="left"/>
      <w:pPr>
        <w:tabs>
          <w:tab w:val="num" w:pos="2160"/>
        </w:tabs>
        <w:ind w:left="2160" w:hanging="360"/>
      </w:pPr>
      <w:rPr>
        <w:rFonts w:ascii="Times New Roman" w:eastAsia="SimSun" w:hAnsi="Times New Roman" w:hint="default"/>
      </w:rPr>
    </w:lvl>
    <w:lvl w:ilvl="1" w:tplc="04090003">
      <w:start w:val="1"/>
      <w:numFmt w:val="bullet"/>
      <w:lvlText w:val="o"/>
      <w:lvlJc w:val="left"/>
      <w:pPr>
        <w:tabs>
          <w:tab w:val="num" w:pos="2880"/>
        </w:tabs>
        <w:ind w:left="2880" w:hanging="360"/>
      </w:pPr>
      <w:rPr>
        <w:rFonts w:ascii="Courier New" w:hAnsi="Courier New" w:hint="default"/>
      </w:rPr>
    </w:lvl>
    <w:lvl w:ilvl="2" w:tplc="A5123586">
      <w:numFmt w:val="bullet"/>
      <w:lvlText w:val="-"/>
      <w:lvlJc w:val="left"/>
      <w:pPr>
        <w:tabs>
          <w:tab w:val="num" w:pos="3600"/>
        </w:tabs>
        <w:ind w:left="3600" w:hanging="360"/>
      </w:pPr>
      <w:rPr>
        <w:rFonts w:ascii="Times New Roman" w:eastAsia="SimSun" w:hAnsi="Times New Roman"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nsid w:val="26666298"/>
    <w:multiLevelType w:val="hybridMultilevel"/>
    <w:tmpl w:val="F5682388"/>
    <w:lvl w:ilvl="0" w:tplc="04090003">
      <w:start w:val="1"/>
      <w:numFmt w:val="bullet"/>
      <w:lvlText w:val="o"/>
      <w:lvlJc w:val="left"/>
      <w:pPr>
        <w:tabs>
          <w:tab w:val="num" w:pos="2160"/>
        </w:tabs>
        <w:ind w:left="2160" w:hanging="360"/>
      </w:pPr>
      <w:rPr>
        <w:rFonts w:ascii="Courier New" w:hAnsi="Courier New" w:hint="default"/>
      </w:rPr>
    </w:lvl>
    <w:lvl w:ilvl="1" w:tplc="0409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nsid w:val="29C81DFC"/>
    <w:multiLevelType w:val="hybridMultilevel"/>
    <w:tmpl w:val="EDB252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9D74749"/>
    <w:multiLevelType w:val="hybridMultilevel"/>
    <w:tmpl w:val="98AEDD0C"/>
    <w:lvl w:ilvl="0" w:tplc="10090003">
      <w:start w:val="1"/>
      <w:numFmt w:val="bullet"/>
      <w:lvlText w:val="o"/>
      <w:lvlJc w:val="left"/>
      <w:pPr>
        <w:ind w:left="1440" w:hanging="360"/>
      </w:pPr>
      <w:rPr>
        <w:rFonts w:ascii="Courier New" w:hAnsi="Courier New"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7">
    <w:nsid w:val="2A937FB0"/>
    <w:multiLevelType w:val="hybridMultilevel"/>
    <w:tmpl w:val="90A8F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CE216AC"/>
    <w:multiLevelType w:val="hybridMultilevel"/>
    <w:tmpl w:val="070A8BC2"/>
    <w:lvl w:ilvl="0" w:tplc="04090001">
      <w:start w:val="1"/>
      <w:numFmt w:val="bullet"/>
      <w:lvlText w:val=""/>
      <w:lvlJc w:val="left"/>
      <w:pPr>
        <w:tabs>
          <w:tab w:val="num" w:pos="4320"/>
        </w:tabs>
        <w:ind w:left="4320" w:hanging="360"/>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39">
    <w:nsid w:val="2EE674FB"/>
    <w:multiLevelType w:val="hybridMultilevel"/>
    <w:tmpl w:val="4850975A"/>
    <w:lvl w:ilvl="0" w:tplc="04090001">
      <w:start w:val="1"/>
      <w:numFmt w:val="bullet"/>
      <w:lvlText w:val=""/>
      <w:lvlJc w:val="left"/>
      <w:pPr>
        <w:tabs>
          <w:tab w:val="num" w:pos="1440"/>
        </w:tabs>
        <w:ind w:left="1440" w:hanging="360"/>
      </w:pPr>
      <w:rPr>
        <w:rFonts w:ascii="Symbol" w:hAnsi="Symbol" w:hint="default"/>
      </w:rPr>
    </w:lvl>
    <w:lvl w:ilvl="1" w:tplc="A5123586">
      <w:numFmt w:val="bullet"/>
      <w:lvlText w:val="-"/>
      <w:lvlJc w:val="left"/>
      <w:pPr>
        <w:tabs>
          <w:tab w:val="num" w:pos="2160"/>
        </w:tabs>
        <w:ind w:left="2160" w:hanging="360"/>
      </w:pPr>
      <w:rPr>
        <w:rFonts w:ascii="Times New Roman" w:eastAsia="SimSun" w:hAnsi="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308C34E1"/>
    <w:multiLevelType w:val="hybridMultilevel"/>
    <w:tmpl w:val="BF025006"/>
    <w:lvl w:ilvl="0" w:tplc="A5123586">
      <w:numFmt w:val="bullet"/>
      <w:lvlText w:val="-"/>
      <w:lvlJc w:val="left"/>
      <w:pPr>
        <w:tabs>
          <w:tab w:val="num" w:pos="2880"/>
        </w:tabs>
        <w:ind w:left="2880" w:hanging="360"/>
      </w:pPr>
      <w:rPr>
        <w:rFonts w:ascii="Times New Roman" w:eastAsia="SimSun" w:hAnsi="Times New Roman"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1">
    <w:nsid w:val="30BE3044"/>
    <w:multiLevelType w:val="hybridMultilevel"/>
    <w:tmpl w:val="470870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11A6421"/>
    <w:multiLevelType w:val="hybridMultilevel"/>
    <w:tmpl w:val="1DCC5B64"/>
    <w:lvl w:ilvl="0" w:tplc="DDB02DC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239755B"/>
    <w:multiLevelType w:val="hybridMultilevel"/>
    <w:tmpl w:val="E3F836A0"/>
    <w:lvl w:ilvl="0" w:tplc="A5123586">
      <w:numFmt w:val="bullet"/>
      <w:lvlText w:val="-"/>
      <w:lvlJc w:val="left"/>
      <w:pPr>
        <w:tabs>
          <w:tab w:val="num" w:pos="2880"/>
        </w:tabs>
        <w:ind w:left="2880" w:hanging="360"/>
      </w:pPr>
      <w:rPr>
        <w:rFonts w:ascii="Times New Roman" w:eastAsia="SimSun" w:hAnsi="Times New Roman"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4">
    <w:nsid w:val="331911A5"/>
    <w:multiLevelType w:val="hybridMultilevel"/>
    <w:tmpl w:val="57C45DBE"/>
    <w:lvl w:ilvl="0" w:tplc="795645FC">
      <w:start w:val="1"/>
      <w:numFmt w:val="decimal"/>
      <w:lvlText w:val="%1."/>
      <w:lvlJc w:val="left"/>
      <w:pPr>
        <w:tabs>
          <w:tab w:val="num" w:pos="360"/>
        </w:tabs>
        <w:ind w:left="360" w:hanging="360"/>
      </w:pPr>
      <w:rPr>
        <w:rFonts w:cs="Times New Roman" w:hint="default"/>
        <w:b w:val="0"/>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45">
    <w:nsid w:val="352E73A4"/>
    <w:multiLevelType w:val="hybridMultilevel"/>
    <w:tmpl w:val="8A067040"/>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46">
    <w:nsid w:val="358F5E26"/>
    <w:multiLevelType w:val="hybridMultilevel"/>
    <w:tmpl w:val="4D24E8BC"/>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nsid w:val="37404980"/>
    <w:multiLevelType w:val="hybridMultilevel"/>
    <w:tmpl w:val="D95665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388204A0"/>
    <w:multiLevelType w:val="hybridMultilevel"/>
    <w:tmpl w:val="5BD43708"/>
    <w:lvl w:ilvl="0" w:tplc="DDB02DC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8B0096E"/>
    <w:multiLevelType w:val="hybridMultilevel"/>
    <w:tmpl w:val="077C8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94C59A9"/>
    <w:multiLevelType w:val="hybridMultilevel"/>
    <w:tmpl w:val="73400140"/>
    <w:lvl w:ilvl="0" w:tplc="A5123586">
      <w:numFmt w:val="bullet"/>
      <w:lvlText w:val="-"/>
      <w:lvlJc w:val="left"/>
      <w:pPr>
        <w:tabs>
          <w:tab w:val="num" w:pos="720"/>
        </w:tabs>
        <w:ind w:left="720" w:hanging="360"/>
      </w:pPr>
      <w:rPr>
        <w:rFonts w:ascii="Times New Roman" w:eastAsia="SimSu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3A185D4D"/>
    <w:multiLevelType w:val="hybridMultilevel"/>
    <w:tmpl w:val="46663E88"/>
    <w:lvl w:ilvl="0" w:tplc="1009000F">
      <w:start w:val="1"/>
      <w:numFmt w:val="decimal"/>
      <w:lvlText w:val="%1."/>
      <w:lvlJc w:val="left"/>
      <w:pPr>
        <w:ind w:left="1080" w:hanging="360"/>
      </w:pPr>
      <w:rPr>
        <w:rFonts w:cs="Times New Roman" w:hint="default"/>
      </w:rPr>
    </w:lvl>
    <w:lvl w:ilvl="1" w:tplc="10090019" w:tentative="1">
      <w:start w:val="1"/>
      <w:numFmt w:val="lowerLetter"/>
      <w:lvlText w:val="%2."/>
      <w:lvlJc w:val="left"/>
      <w:pPr>
        <w:ind w:left="1800" w:hanging="360"/>
      </w:pPr>
      <w:rPr>
        <w:rFonts w:cs="Times New Roman"/>
      </w:rPr>
    </w:lvl>
    <w:lvl w:ilvl="2" w:tplc="1009001B" w:tentative="1">
      <w:start w:val="1"/>
      <w:numFmt w:val="lowerRoman"/>
      <w:lvlText w:val="%3."/>
      <w:lvlJc w:val="right"/>
      <w:pPr>
        <w:ind w:left="2520" w:hanging="180"/>
      </w:pPr>
      <w:rPr>
        <w:rFonts w:cs="Times New Roman"/>
      </w:rPr>
    </w:lvl>
    <w:lvl w:ilvl="3" w:tplc="1009000F" w:tentative="1">
      <w:start w:val="1"/>
      <w:numFmt w:val="decimal"/>
      <w:lvlText w:val="%4."/>
      <w:lvlJc w:val="left"/>
      <w:pPr>
        <w:ind w:left="3240" w:hanging="360"/>
      </w:pPr>
      <w:rPr>
        <w:rFonts w:cs="Times New Roman"/>
      </w:rPr>
    </w:lvl>
    <w:lvl w:ilvl="4" w:tplc="10090019" w:tentative="1">
      <w:start w:val="1"/>
      <w:numFmt w:val="lowerLetter"/>
      <w:lvlText w:val="%5."/>
      <w:lvlJc w:val="left"/>
      <w:pPr>
        <w:ind w:left="3960" w:hanging="360"/>
      </w:pPr>
      <w:rPr>
        <w:rFonts w:cs="Times New Roman"/>
      </w:rPr>
    </w:lvl>
    <w:lvl w:ilvl="5" w:tplc="1009001B" w:tentative="1">
      <w:start w:val="1"/>
      <w:numFmt w:val="lowerRoman"/>
      <w:lvlText w:val="%6."/>
      <w:lvlJc w:val="right"/>
      <w:pPr>
        <w:ind w:left="4680" w:hanging="180"/>
      </w:pPr>
      <w:rPr>
        <w:rFonts w:cs="Times New Roman"/>
      </w:rPr>
    </w:lvl>
    <w:lvl w:ilvl="6" w:tplc="1009000F" w:tentative="1">
      <w:start w:val="1"/>
      <w:numFmt w:val="decimal"/>
      <w:lvlText w:val="%7."/>
      <w:lvlJc w:val="left"/>
      <w:pPr>
        <w:ind w:left="5400" w:hanging="360"/>
      </w:pPr>
      <w:rPr>
        <w:rFonts w:cs="Times New Roman"/>
      </w:rPr>
    </w:lvl>
    <w:lvl w:ilvl="7" w:tplc="10090019" w:tentative="1">
      <w:start w:val="1"/>
      <w:numFmt w:val="lowerLetter"/>
      <w:lvlText w:val="%8."/>
      <w:lvlJc w:val="left"/>
      <w:pPr>
        <w:ind w:left="6120" w:hanging="360"/>
      </w:pPr>
      <w:rPr>
        <w:rFonts w:cs="Times New Roman"/>
      </w:rPr>
    </w:lvl>
    <w:lvl w:ilvl="8" w:tplc="1009001B" w:tentative="1">
      <w:start w:val="1"/>
      <w:numFmt w:val="lowerRoman"/>
      <w:lvlText w:val="%9."/>
      <w:lvlJc w:val="right"/>
      <w:pPr>
        <w:ind w:left="6840" w:hanging="180"/>
      </w:pPr>
      <w:rPr>
        <w:rFonts w:cs="Times New Roman"/>
      </w:rPr>
    </w:lvl>
  </w:abstractNum>
  <w:abstractNum w:abstractNumId="52">
    <w:nsid w:val="3F88081D"/>
    <w:multiLevelType w:val="hybridMultilevel"/>
    <w:tmpl w:val="D66EBC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401D4F88"/>
    <w:multiLevelType w:val="hybridMultilevel"/>
    <w:tmpl w:val="9C9CB25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nsid w:val="40582101"/>
    <w:multiLevelType w:val="hybridMultilevel"/>
    <w:tmpl w:val="92506B6A"/>
    <w:lvl w:ilvl="0" w:tplc="A5123586">
      <w:numFmt w:val="bullet"/>
      <w:lvlText w:val="-"/>
      <w:lvlJc w:val="left"/>
      <w:pPr>
        <w:tabs>
          <w:tab w:val="num" w:pos="720"/>
        </w:tabs>
        <w:ind w:left="720" w:hanging="360"/>
      </w:pPr>
      <w:rPr>
        <w:rFonts w:ascii="Times New Roman" w:eastAsia="SimSu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41EF3109"/>
    <w:multiLevelType w:val="hybridMultilevel"/>
    <w:tmpl w:val="EB80299E"/>
    <w:lvl w:ilvl="0" w:tplc="181EA336">
      <w:start w:val="450"/>
      <w:numFmt w:val="bullet"/>
      <w:lvlText w:val=""/>
      <w:lvlJc w:val="left"/>
      <w:pPr>
        <w:tabs>
          <w:tab w:val="num" w:pos="720"/>
        </w:tabs>
        <w:ind w:left="72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2E050B9"/>
    <w:multiLevelType w:val="hybridMultilevel"/>
    <w:tmpl w:val="6A584368"/>
    <w:lvl w:ilvl="0" w:tplc="A5123586">
      <w:numFmt w:val="bullet"/>
      <w:lvlText w:val="-"/>
      <w:lvlJc w:val="left"/>
      <w:pPr>
        <w:tabs>
          <w:tab w:val="num" w:pos="2160"/>
        </w:tabs>
        <w:ind w:left="2160" w:hanging="360"/>
      </w:pPr>
      <w:rPr>
        <w:rFonts w:ascii="Times New Roman" w:eastAsia="SimSun" w:hAnsi="Times New Roman" w:hint="default"/>
      </w:rPr>
    </w:lvl>
    <w:lvl w:ilvl="1" w:tplc="0409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7">
    <w:nsid w:val="45546A2A"/>
    <w:multiLevelType w:val="hybridMultilevel"/>
    <w:tmpl w:val="246C9AF0"/>
    <w:lvl w:ilvl="0" w:tplc="FFD05EF0">
      <w:start w:val="1"/>
      <w:numFmt w:val="bullet"/>
      <w:lvlText w:val=""/>
      <w:lvlJc w:val="left"/>
      <w:pPr>
        <w:tabs>
          <w:tab w:val="num" w:pos="283"/>
        </w:tabs>
        <w:ind w:left="283" w:hanging="283"/>
      </w:pPr>
      <w:rPr>
        <w:rFonts w:ascii="Symbol" w:hAnsi="Symbol" w:hint="default"/>
      </w:rPr>
    </w:lvl>
    <w:lvl w:ilvl="1" w:tplc="04090003">
      <w:start w:val="1"/>
      <w:numFmt w:val="bullet"/>
      <w:lvlText w:val="o"/>
      <w:lvlJc w:val="left"/>
      <w:pPr>
        <w:tabs>
          <w:tab w:val="num" w:pos="193"/>
        </w:tabs>
        <w:ind w:left="193" w:hanging="360"/>
      </w:pPr>
      <w:rPr>
        <w:rFonts w:ascii="Courier New" w:hAnsi="Courier New" w:hint="default"/>
      </w:rPr>
    </w:lvl>
    <w:lvl w:ilvl="2" w:tplc="04090005">
      <w:start w:val="1"/>
      <w:numFmt w:val="bullet"/>
      <w:lvlText w:val=""/>
      <w:lvlJc w:val="left"/>
      <w:pPr>
        <w:tabs>
          <w:tab w:val="num" w:pos="913"/>
        </w:tabs>
        <w:ind w:left="913" w:hanging="360"/>
      </w:pPr>
      <w:rPr>
        <w:rFonts w:ascii="Wingdings" w:hAnsi="Wingdings" w:hint="default"/>
      </w:rPr>
    </w:lvl>
    <w:lvl w:ilvl="3" w:tplc="04090001" w:tentative="1">
      <w:start w:val="1"/>
      <w:numFmt w:val="bullet"/>
      <w:lvlText w:val=""/>
      <w:lvlJc w:val="left"/>
      <w:pPr>
        <w:tabs>
          <w:tab w:val="num" w:pos="1633"/>
        </w:tabs>
        <w:ind w:left="1633" w:hanging="360"/>
      </w:pPr>
      <w:rPr>
        <w:rFonts w:ascii="Symbol" w:hAnsi="Symbol" w:hint="default"/>
      </w:rPr>
    </w:lvl>
    <w:lvl w:ilvl="4" w:tplc="04090003" w:tentative="1">
      <w:start w:val="1"/>
      <w:numFmt w:val="bullet"/>
      <w:lvlText w:val="o"/>
      <w:lvlJc w:val="left"/>
      <w:pPr>
        <w:tabs>
          <w:tab w:val="num" w:pos="2353"/>
        </w:tabs>
        <w:ind w:left="2353" w:hanging="360"/>
      </w:pPr>
      <w:rPr>
        <w:rFonts w:ascii="Courier New" w:hAnsi="Courier New" w:hint="default"/>
      </w:rPr>
    </w:lvl>
    <w:lvl w:ilvl="5" w:tplc="04090005" w:tentative="1">
      <w:start w:val="1"/>
      <w:numFmt w:val="bullet"/>
      <w:lvlText w:val=""/>
      <w:lvlJc w:val="left"/>
      <w:pPr>
        <w:tabs>
          <w:tab w:val="num" w:pos="3073"/>
        </w:tabs>
        <w:ind w:left="3073" w:hanging="360"/>
      </w:pPr>
      <w:rPr>
        <w:rFonts w:ascii="Wingdings" w:hAnsi="Wingdings" w:hint="default"/>
      </w:rPr>
    </w:lvl>
    <w:lvl w:ilvl="6" w:tplc="04090001" w:tentative="1">
      <w:start w:val="1"/>
      <w:numFmt w:val="bullet"/>
      <w:lvlText w:val=""/>
      <w:lvlJc w:val="left"/>
      <w:pPr>
        <w:tabs>
          <w:tab w:val="num" w:pos="3793"/>
        </w:tabs>
        <w:ind w:left="3793" w:hanging="360"/>
      </w:pPr>
      <w:rPr>
        <w:rFonts w:ascii="Symbol" w:hAnsi="Symbol" w:hint="default"/>
      </w:rPr>
    </w:lvl>
    <w:lvl w:ilvl="7" w:tplc="04090003" w:tentative="1">
      <w:start w:val="1"/>
      <w:numFmt w:val="bullet"/>
      <w:lvlText w:val="o"/>
      <w:lvlJc w:val="left"/>
      <w:pPr>
        <w:tabs>
          <w:tab w:val="num" w:pos="4513"/>
        </w:tabs>
        <w:ind w:left="4513" w:hanging="360"/>
      </w:pPr>
      <w:rPr>
        <w:rFonts w:ascii="Courier New" w:hAnsi="Courier New" w:hint="default"/>
      </w:rPr>
    </w:lvl>
    <w:lvl w:ilvl="8" w:tplc="04090005" w:tentative="1">
      <w:start w:val="1"/>
      <w:numFmt w:val="bullet"/>
      <w:lvlText w:val=""/>
      <w:lvlJc w:val="left"/>
      <w:pPr>
        <w:tabs>
          <w:tab w:val="num" w:pos="5233"/>
        </w:tabs>
        <w:ind w:left="5233" w:hanging="360"/>
      </w:pPr>
      <w:rPr>
        <w:rFonts w:ascii="Wingdings" w:hAnsi="Wingdings" w:hint="default"/>
      </w:rPr>
    </w:lvl>
  </w:abstractNum>
  <w:abstractNum w:abstractNumId="58">
    <w:nsid w:val="461D11AD"/>
    <w:multiLevelType w:val="hybridMultilevel"/>
    <w:tmpl w:val="6DB2BE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465A3E7D"/>
    <w:multiLevelType w:val="hybridMultilevel"/>
    <w:tmpl w:val="13946FB8"/>
    <w:lvl w:ilvl="0" w:tplc="A5123586">
      <w:numFmt w:val="bullet"/>
      <w:lvlText w:val="-"/>
      <w:lvlJc w:val="left"/>
      <w:pPr>
        <w:tabs>
          <w:tab w:val="num" w:pos="720"/>
        </w:tabs>
        <w:ind w:left="720" w:hanging="360"/>
      </w:pPr>
      <w:rPr>
        <w:rFonts w:ascii="Times New Roman" w:eastAsia="SimSu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46DC21F7"/>
    <w:multiLevelType w:val="hybridMultilevel"/>
    <w:tmpl w:val="26DC46AC"/>
    <w:lvl w:ilvl="0" w:tplc="10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127B09"/>
    <w:multiLevelType w:val="hybridMultilevel"/>
    <w:tmpl w:val="D14CD65A"/>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62">
    <w:nsid w:val="4ACA621F"/>
    <w:multiLevelType w:val="hybridMultilevel"/>
    <w:tmpl w:val="F2E603BE"/>
    <w:lvl w:ilvl="0" w:tplc="04090001">
      <w:start w:val="1"/>
      <w:numFmt w:val="bullet"/>
      <w:lvlText w:val=""/>
      <w:lvlJc w:val="left"/>
      <w:pPr>
        <w:tabs>
          <w:tab w:val="num" w:pos="720"/>
        </w:tabs>
        <w:ind w:left="720" w:hanging="360"/>
      </w:pPr>
      <w:rPr>
        <w:rFonts w:ascii="Symbol" w:hAnsi="Symbol" w:hint="default"/>
      </w:rPr>
    </w:lvl>
    <w:lvl w:ilvl="1" w:tplc="1009000B">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4ACE12F2"/>
    <w:multiLevelType w:val="hybridMultilevel"/>
    <w:tmpl w:val="C3369DC6"/>
    <w:lvl w:ilvl="0" w:tplc="A5123586">
      <w:numFmt w:val="bullet"/>
      <w:lvlText w:val="-"/>
      <w:lvlJc w:val="left"/>
      <w:pPr>
        <w:tabs>
          <w:tab w:val="num" w:pos="2880"/>
        </w:tabs>
        <w:ind w:left="2880" w:hanging="360"/>
      </w:pPr>
      <w:rPr>
        <w:rFonts w:ascii="Times New Roman" w:eastAsia="SimSun" w:hAnsi="Times New Roman"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64">
    <w:nsid w:val="4B7F7ADF"/>
    <w:multiLevelType w:val="hybridMultilevel"/>
    <w:tmpl w:val="4AF60D26"/>
    <w:lvl w:ilvl="0" w:tplc="FFD05EF0">
      <w:start w:val="1"/>
      <w:numFmt w:val="bullet"/>
      <w:lvlText w:val=""/>
      <w:lvlJc w:val="left"/>
      <w:pPr>
        <w:tabs>
          <w:tab w:val="num" w:pos="283"/>
        </w:tabs>
        <w:ind w:left="283" w:hanging="283"/>
      </w:pPr>
      <w:rPr>
        <w:rFonts w:ascii="Symbol" w:hAnsi="Symbol" w:hint="default"/>
      </w:rPr>
    </w:lvl>
    <w:lvl w:ilvl="1" w:tplc="04090003">
      <w:start w:val="1"/>
      <w:numFmt w:val="bullet"/>
      <w:lvlText w:val="o"/>
      <w:lvlJc w:val="left"/>
      <w:pPr>
        <w:tabs>
          <w:tab w:val="num" w:pos="22"/>
        </w:tabs>
        <w:ind w:left="22" w:hanging="360"/>
      </w:pPr>
      <w:rPr>
        <w:rFonts w:ascii="Courier New" w:hAnsi="Courier New" w:hint="default"/>
      </w:rPr>
    </w:lvl>
    <w:lvl w:ilvl="2" w:tplc="04090005">
      <w:start w:val="1"/>
      <w:numFmt w:val="bullet"/>
      <w:lvlText w:val=""/>
      <w:lvlJc w:val="left"/>
      <w:pPr>
        <w:tabs>
          <w:tab w:val="num" w:pos="742"/>
        </w:tabs>
        <w:ind w:left="742" w:hanging="360"/>
      </w:pPr>
      <w:rPr>
        <w:rFonts w:ascii="Wingdings" w:hAnsi="Wingdings" w:hint="default"/>
      </w:rPr>
    </w:lvl>
    <w:lvl w:ilvl="3" w:tplc="04090001" w:tentative="1">
      <w:start w:val="1"/>
      <w:numFmt w:val="bullet"/>
      <w:lvlText w:val=""/>
      <w:lvlJc w:val="left"/>
      <w:pPr>
        <w:tabs>
          <w:tab w:val="num" w:pos="1462"/>
        </w:tabs>
        <w:ind w:left="1462" w:hanging="360"/>
      </w:pPr>
      <w:rPr>
        <w:rFonts w:ascii="Symbol" w:hAnsi="Symbol" w:hint="default"/>
      </w:rPr>
    </w:lvl>
    <w:lvl w:ilvl="4" w:tplc="04090003" w:tentative="1">
      <w:start w:val="1"/>
      <w:numFmt w:val="bullet"/>
      <w:lvlText w:val="o"/>
      <w:lvlJc w:val="left"/>
      <w:pPr>
        <w:tabs>
          <w:tab w:val="num" w:pos="2182"/>
        </w:tabs>
        <w:ind w:left="2182" w:hanging="360"/>
      </w:pPr>
      <w:rPr>
        <w:rFonts w:ascii="Courier New" w:hAnsi="Courier New" w:hint="default"/>
      </w:rPr>
    </w:lvl>
    <w:lvl w:ilvl="5" w:tplc="04090005" w:tentative="1">
      <w:start w:val="1"/>
      <w:numFmt w:val="bullet"/>
      <w:lvlText w:val=""/>
      <w:lvlJc w:val="left"/>
      <w:pPr>
        <w:tabs>
          <w:tab w:val="num" w:pos="2902"/>
        </w:tabs>
        <w:ind w:left="2902" w:hanging="360"/>
      </w:pPr>
      <w:rPr>
        <w:rFonts w:ascii="Wingdings" w:hAnsi="Wingdings" w:hint="default"/>
      </w:rPr>
    </w:lvl>
    <w:lvl w:ilvl="6" w:tplc="04090001" w:tentative="1">
      <w:start w:val="1"/>
      <w:numFmt w:val="bullet"/>
      <w:lvlText w:val=""/>
      <w:lvlJc w:val="left"/>
      <w:pPr>
        <w:tabs>
          <w:tab w:val="num" w:pos="3622"/>
        </w:tabs>
        <w:ind w:left="3622" w:hanging="360"/>
      </w:pPr>
      <w:rPr>
        <w:rFonts w:ascii="Symbol" w:hAnsi="Symbol" w:hint="default"/>
      </w:rPr>
    </w:lvl>
    <w:lvl w:ilvl="7" w:tplc="04090003" w:tentative="1">
      <w:start w:val="1"/>
      <w:numFmt w:val="bullet"/>
      <w:lvlText w:val="o"/>
      <w:lvlJc w:val="left"/>
      <w:pPr>
        <w:tabs>
          <w:tab w:val="num" w:pos="4342"/>
        </w:tabs>
        <w:ind w:left="4342" w:hanging="360"/>
      </w:pPr>
      <w:rPr>
        <w:rFonts w:ascii="Courier New" w:hAnsi="Courier New" w:hint="default"/>
      </w:rPr>
    </w:lvl>
    <w:lvl w:ilvl="8" w:tplc="04090005" w:tentative="1">
      <w:start w:val="1"/>
      <w:numFmt w:val="bullet"/>
      <w:lvlText w:val=""/>
      <w:lvlJc w:val="left"/>
      <w:pPr>
        <w:tabs>
          <w:tab w:val="num" w:pos="5062"/>
        </w:tabs>
        <w:ind w:left="5062" w:hanging="360"/>
      </w:pPr>
      <w:rPr>
        <w:rFonts w:ascii="Wingdings" w:hAnsi="Wingdings" w:hint="default"/>
      </w:rPr>
    </w:lvl>
  </w:abstractNum>
  <w:abstractNum w:abstractNumId="65">
    <w:nsid w:val="4C4947A0"/>
    <w:multiLevelType w:val="hybridMultilevel"/>
    <w:tmpl w:val="0666DCE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E8A5660"/>
    <w:multiLevelType w:val="hybridMultilevel"/>
    <w:tmpl w:val="F190E080"/>
    <w:lvl w:ilvl="0" w:tplc="FFD05EF0">
      <w:start w:val="1"/>
      <w:numFmt w:val="bullet"/>
      <w:lvlText w:val=""/>
      <w:lvlJc w:val="left"/>
      <w:pPr>
        <w:tabs>
          <w:tab w:val="num" w:pos="283"/>
        </w:tabs>
        <w:ind w:left="283" w:hanging="283"/>
      </w:pPr>
      <w:rPr>
        <w:rFonts w:ascii="Symbol" w:hAnsi="Symbol" w:hint="default"/>
      </w:rPr>
    </w:lvl>
    <w:lvl w:ilvl="1" w:tplc="FFD05EF0">
      <w:start w:val="1"/>
      <w:numFmt w:val="bullet"/>
      <w:lvlText w:val=""/>
      <w:lvlJc w:val="left"/>
      <w:pPr>
        <w:tabs>
          <w:tab w:val="num" w:pos="1363"/>
        </w:tabs>
        <w:ind w:left="1363" w:hanging="283"/>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nsid w:val="4F4C4BA5"/>
    <w:multiLevelType w:val="hybridMultilevel"/>
    <w:tmpl w:val="9BE64BE6"/>
    <w:lvl w:ilvl="0" w:tplc="A5123586">
      <w:numFmt w:val="bullet"/>
      <w:lvlText w:val="-"/>
      <w:lvlJc w:val="left"/>
      <w:pPr>
        <w:tabs>
          <w:tab w:val="num" w:pos="1440"/>
        </w:tabs>
        <w:ind w:left="1440" w:hanging="360"/>
      </w:pPr>
      <w:rPr>
        <w:rFonts w:ascii="Times New Roman" w:eastAsia="SimSun" w:hAnsi="Times New Roman"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8">
    <w:nsid w:val="512C53FC"/>
    <w:multiLevelType w:val="hybridMultilevel"/>
    <w:tmpl w:val="AF2800A8"/>
    <w:lvl w:ilvl="0" w:tplc="181EA336">
      <w:start w:val="450"/>
      <w:numFmt w:val="bullet"/>
      <w:lvlText w:val=""/>
      <w:lvlJc w:val="left"/>
      <w:pPr>
        <w:tabs>
          <w:tab w:val="num" w:pos="723"/>
        </w:tabs>
        <w:ind w:left="723" w:hanging="363"/>
      </w:pPr>
      <w:rPr>
        <w:rFonts w:ascii="Symbol" w:hAnsi="Symbol" w:hint="default"/>
      </w:rPr>
    </w:lvl>
    <w:lvl w:ilvl="1" w:tplc="181EA336">
      <w:start w:val="450"/>
      <w:numFmt w:val="bullet"/>
      <w:lvlText w:val=""/>
      <w:lvlJc w:val="left"/>
      <w:pPr>
        <w:tabs>
          <w:tab w:val="num" w:pos="723"/>
        </w:tabs>
        <w:ind w:left="723" w:hanging="363"/>
      </w:pPr>
      <w:rPr>
        <w:rFonts w:ascii="Symbol" w:hAnsi="Symbol" w:hint="default"/>
      </w:rPr>
    </w:lvl>
    <w:lvl w:ilvl="2" w:tplc="181EA336">
      <w:start w:val="450"/>
      <w:numFmt w:val="bullet"/>
      <w:lvlText w:val=""/>
      <w:lvlJc w:val="left"/>
      <w:pPr>
        <w:tabs>
          <w:tab w:val="num" w:pos="723"/>
        </w:tabs>
        <w:ind w:left="723" w:hanging="363"/>
      </w:pPr>
      <w:rPr>
        <w:rFonts w:ascii="Symbol" w:hAnsi="Symbol"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nsid w:val="51A9085F"/>
    <w:multiLevelType w:val="hybridMultilevel"/>
    <w:tmpl w:val="C0D2D2F8"/>
    <w:lvl w:ilvl="0" w:tplc="1009000F">
      <w:start w:val="1"/>
      <w:numFmt w:val="decimal"/>
      <w:lvlText w:val="%1."/>
      <w:lvlJc w:val="left"/>
      <w:pPr>
        <w:ind w:left="1800" w:hanging="360"/>
      </w:pPr>
      <w:rPr>
        <w:rFonts w:cs="Times New Roman" w:hint="default"/>
      </w:rPr>
    </w:lvl>
    <w:lvl w:ilvl="1" w:tplc="10090019">
      <w:start w:val="1"/>
      <w:numFmt w:val="lowerLetter"/>
      <w:lvlText w:val="%2."/>
      <w:lvlJc w:val="left"/>
      <w:pPr>
        <w:ind w:left="2520" w:hanging="360"/>
      </w:pPr>
      <w:rPr>
        <w:rFonts w:cs="Times New Roman"/>
      </w:rPr>
    </w:lvl>
    <w:lvl w:ilvl="2" w:tplc="1009001B" w:tentative="1">
      <w:start w:val="1"/>
      <w:numFmt w:val="lowerRoman"/>
      <w:lvlText w:val="%3."/>
      <w:lvlJc w:val="right"/>
      <w:pPr>
        <w:ind w:left="3240" w:hanging="180"/>
      </w:pPr>
      <w:rPr>
        <w:rFonts w:cs="Times New Roman"/>
      </w:rPr>
    </w:lvl>
    <w:lvl w:ilvl="3" w:tplc="10090001">
      <w:start w:val="1"/>
      <w:numFmt w:val="bullet"/>
      <w:lvlText w:val=""/>
      <w:lvlJc w:val="left"/>
      <w:pPr>
        <w:ind w:left="3960" w:hanging="360"/>
      </w:pPr>
      <w:rPr>
        <w:rFonts w:ascii="Symbol" w:hAnsi="Symbol" w:hint="default"/>
      </w:rPr>
    </w:lvl>
    <w:lvl w:ilvl="4" w:tplc="10090019">
      <w:start w:val="1"/>
      <w:numFmt w:val="lowerLetter"/>
      <w:lvlText w:val="%5."/>
      <w:lvlJc w:val="left"/>
      <w:pPr>
        <w:ind w:left="4680" w:hanging="360"/>
      </w:pPr>
      <w:rPr>
        <w:rFonts w:cs="Times New Roman"/>
      </w:rPr>
    </w:lvl>
    <w:lvl w:ilvl="5" w:tplc="1009001B" w:tentative="1">
      <w:start w:val="1"/>
      <w:numFmt w:val="lowerRoman"/>
      <w:lvlText w:val="%6."/>
      <w:lvlJc w:val="right"/>
      <w:pPr>
        <w:ind w:left="5400" w:hanging="180"/>
      </w:pPr>
      <w:rPr>
        <w:rFonts w:cs="Times New Roman"/>
      </w:rPr>
    </w:lvl>
    <w:lvl w:ilvl="6" w:tplc="1009000F" w:tentative="1">
      <w:start w:val="1"/>
      <w:numFmt w:val="decimal"/>
      <w:lvlText w:val="%7."/>
      <w:lvlJc w:val="left"/>
      <w:pPr>
        <w:ind w:left="6120" w:hanging="360"/>
      </w:pPr>
      <w:rPr>
        <w:rFonts w:cs="Times New Roman"/>
      </w:rPr>
    </w:lvl>
    <w:lvl w:ilvl="7" w:tplc="10090019" w:tentative="1">
      <w:start w:val="1"/>
      <w:numFmt w:val="lowerLetter"/>
      <w:lvlText w:val="%8."/>
      <w:lvlJc w:val="left"/>
      <w:pPr>
        <w:ind w:left="6840" w:hanging="360"/>
      </w:pPr>
      <w:rPr>
        <w:rFonts w:cs="Times New Roman"/>
      </w:rPr>
    </w:lvl>
    <w:lvl w:ilvl="8" w:tplc="1009001B" w:tentative="1">
      <w:start w:val="1"/>
      <w:numFmt w:val="lowerRoman"/>
      <w:lvlText w:val="%9."/>
      <w:lvlJc w:val="right"/>
      <w:pPr>
        <w:ind w:left="7560" w:hanging="180"/>
      </w:pPr>
      <w:rPr>
        <w:rFonts w:cs="Times New Roman"/>
      </w:rPr>
    </w:lvl>
  </w:abstractNum>
  <w:abstractNum w:abstractNumId="70">
    <w:nsid w:val="51F97E83"/>
    <w:multiLevelType w:val="hybridMultilevel"/>
    <w:tmpl w:val="F196A8E2"/>
    <w:lvl w:ilvl="0" w:tplc="A5123586">
      <w:numFmt w:val="bullet"/>
      <w:lvlText w:val="-"/>
      <w:lvlJc w:val="left"/>
      <w:pPr>
        <w:tabs>
          <w:tab w:val="num" w:pos="2160"/>
        </w:tabs>
        <w:ind w:left="2160" w:hanging="360"/>
      </w:pPr>
      <w:rPr>
        <w:rFonts w:ascii="Times New Roman" w:eastAsia="SimSun" w:hAnsi="Times New Roman" w:hint="default"/>
      </w:rPr>
    </w:lvl>
    <w:lvl w:ilvl="1" w:tplc="04090003">
      <w:start w:val="1"/>
      <w:numFmt w:val="bullet"/>
      <w:lvlText w:val="o"/>
      <w:lvlJc w:val="left"/>
      <w:pPr>
        <w:tabs>
          <w:tab w:val="num" w:pos="2880"/>
        </w:tabs>
        <w:ind w:left="2880" w:hanging="360"/>
      </w:pPr>
      <w:rPr>
        <w:rFonts w:ascii="Courier New" w:hAnsi="Courier New" w:hint="default"/>
      </w:rPr>
    </w:lvl>
    <w:lvl w:ilvl="2" w:tplc="A5123586">
      <w:numFmt w:val="bullet"/>
      <w:lvlText w:val="-"/>
      <w:lvlJc w:val="left"/>
      <w:pPr>
        <w:tabs>
          <w:tab w:val="num" w:pos="3600"/>
        </w:tabs>
        <w:ind w:left="3600" w:hanging="360"/>
      </w:pPr>
      <w:rPr>
        <w:rFonts w:ascii="Times New Roman" w:eastAsia="SimSun" w:hAnsi="Times New Roman" w:hint="default"/>
      </w:rPr>
    </w:lvl>
    <w:lvl w:ilvl="3" w:tplc="0409000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1">
    <w:nsid w:val="52B367C3"/>
    <w:multiLevelType w:val="hybridMultilevel"/>
    <w:tmpl w:val="EAF0ADA8"/>
    <w:lvl w:ilvl="0" w:tplc="10090011">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72">
    <w:nsid w:val="53B1043A"/>
    <w:multiLevelType w:val="hybridMultilevel"/>
    <w:tmpl w:val="9F423BBC"/>
    <w:lvl w:ilvl="0" w:tplc="FFD05EF0">
      <w:start w:val="1"/>
      <w:numFmt w:val="bullet"/>
      <w:lvlText w:val=""/>
      <w:lvlJc w:val="left"/>
      <w:pPr>
        <w:tabs>
          <w:tab w:val="num" w:pos="283"/>
        </w:tabs>
        <w:ind w:left="283" w:hanging="283"/>
      </w:pPr>
      <w:rPr>
        <w:rFonts w:ascii="Symbol" w:hAnsi="Symbol" w:hint="default"/>
      </w:rPr>
    </w:lvl>
    <w:lvl w:ilvl="1" w:tplc="04090003" w:tentative="1">
      <w:start w:val="1"/>
      <w:numFmt w:val="bullet"/>
      <w:lvlText w:val="o"/>
      <w:lvlJc w:val="left"/>
      <w:pPr>
        <w:tabs>
          <w:tab w:val="num" w:pos="22"/>
        </w:tabs>
        <w:ind w:left="22" w:hanging="360"/>
      </w:pPr>
      <w:rPr>
        <w:rFonts w:ascii="Courier New" w:hAnsi="Courier New" w:hint="default"/>
      </w:rPr>
    </w:lvl>
    <w:lvl w:ilvl="2" w:tplc="04090005" w:tentative="1">
      <w:start w:val="1"/>
      <w:numFmt w:val="bullet"/>
      <w:lvlText w:val=""/>
      <w:lvlJc w:val="left"/>
      <w:pPr>
        <w:tabs>
          <w:tab w:val="num" w:pos="742"/>
        </w:tabs>
        <w:ind w:left="742" w:hanging="360"/>
      </w:pPr>
      <w:rPr>
        <w:rFonts w:ascii="Wingdings" w:hAnsi="Wingdings" w:hint="default"/>
      </w:rPr>
    </w:lvl>
    <w:lvl w:ilvl="3" w:tplc="04090001" w:tentative="1">
      <w:start w:val="1"/>
      <w:numFmt w:val="bullet"/>
      <w:lvlText w:val=""/>
      <w:lvlJc w:val="left"/>
      <w:pPr>
        <w:tabs>
          <w:tab w:val="num" w:pos="1462"/>
        </w:tabs>
        <w:ind w:left="1462" w:hanging="360"/>
      </w:pPr>
      <w:rPr>
        <w:rFonts w:ascii="Symbol" w:hAnsi="Symbol" w:hint="default"/>
      </w:rPr>
    </w:lvl>
    <w:lvl w:ilvl="4" w:tplc="04090003" w:tentative="1">
      <w:start w:val="1"/>
      <w:numFmt w:val="bullet"/>
      <w:lvlText w:val="o"/>
      <w:lvlJc w:val="left"/>
      <w:pPr>
        <w:tabs>
          <w:tab w:val="num" w:pos="2182"/>
        </w:tabs>
        <w:ind w:left="2182" w:hanging="360"/>
      </w:pPr>
      <w:rPr>
        <w:rFonts w:ascii="Courier New" w:hAnsi="Courier New" w:hint="default"/>
      </w:rPr>
    </w:lvl>
    <w:lvl w:ilvl="5" w:tplc="04090005" w:tentative="1">
      <w:start w:val="1"/>
      <w:numFmt w:val="bullet"/>
      <w:lvlText w:val=""/>
      <w:lvlJc w:val="left"/>
      <w:pPr>
        <w:tabs>
          <w:tab w:val="num" w:pos="2902"/>
        </w:tabs>
        <w:ind w:left="2902" w:hanging="360"/>
      </w:pPr>
      <w:rPr>
        <w:rFonts w:ascii="Wingdings" w:hAnsi="Wingdings" w:hint="default"/>
      </w:rPr>
    </w:lvl>
    <w:lvl w:ilvl="6" w:tplc="04090001" w:tentative="1">
      <w:start w:val="1"/>
      <w:numFmt w:val="bullet"/>
      <w:lvlText w:val=""/>
      <w:lvlJc w:val="left"/>
      <w:pPr>
        <w:tabs>
          <w:tab w:val="num" w:pos="3622"/>
        </w:tabs>
        <w:ind w:left="3622" w:hanging="360"/>
      </w:pPr>
      <w:rPr>
        <w:rFonts w:ascii="Symbol" w:hAnsi="Symbol" w:hint="default"/>
      </w:rPr>
    </w:lvl>
    <w:lvl w:ilvl="7" w:tplc="04090003" w:tentative="1">
      <w:start w:val="1"/>
      <w:numFmt w:val="bullet"/>
      <w:lvlText w:val="o"/>
      <w:lvlJc w:val="left"/>
      <w:pPr>
        <w:tabs>
          <w:tab w:val="num" w:pos="4342"/>
        </w:tabs>
        <w:ind w:left="4342" w:hanging="360"/>
      </w:pPr>
      <w:rPr>
        <w:rFonts w:ascii="Courier New" w:hAnsi="Courier New" w:hint="default"/>
      </w:rPr>
    </w:lvl>
    <w:lvl w:ilvl="8" w:tplc="04090005" w:tentative="1">
      <w:start w:val="1"/>
      <w:numFmt w:val="bullet"/>
      <w:lvlText w:val=""/>
      <w:lvlJc w:val="left"/>
      <w:pPr>
        <w:tabs>
          <w:tab w:val="num" w:pos="5062"/>
        </w:tabs>
        <w:ind w:left="5062" w:hanging="360"/>
      </w:pPr>
      <w:rPr>
        <w:rFonts w:ascii="Wingdings" w:hAnsi="Wingdings" w:hint="default"/>
      </w:rPr>
    </w:lvl>
  </w:abstractNum>
  <w:abstractNum w:abstractNumId="73">
    <w:nsid w:val="53CB5296"/>
    <w:multiLevelType w:val="hybridMultilevel"/>
    <w:tmpl w:val="FD1234F4"/>
    <w:lvl w:ilvl="0" w:tplc="FFD05EF0">
      <w:start w:val="1"/>
      <w:numFmt w:val="bullet"/>
      <w:lvlText w:val=""/>
      <w:lvlJc w:val="left"/>
      <w:pPr>
        <w:tabs>
          <w:tab w:val="num" w:pos="283"/>
        </w:tabs>
        <w:ind w:left="283" w:hanging="283"/>
      </w:pPr>
      <w:rPr>
        <w:rFonts w:ascii="Symbol" w:hAnsi="Symbol" w:hint="default"/>
      </w:rPr>
    </w:lvl>
    <w:lvl w:ilvl="1" w:tplc="04090003" w:tentative="1">
      <w:start w:val="1"/>
      <w:numFmt w:val="bullet"/>
      <w:lvlText w:val="o"/>
      <w:lvlJc w:val="left"/>
      <w:pPr>
        <w:tabs>
          <w:tab w:val="num" w:pos="22"/>
        </w:tabs>
        <w:ind w:left="22" w:hanging="360"/>
      </w:pPr>
      <w:rPr>
        <w:rFonts w:ascii="Courier New" w:hAnsi="Courier New" w:hint="default"/>
      </w:rPr>
    </w:lvl>
    <w:lvl w:ilvl="2" w:tplc="04090005" w:tentative="1">
      <w:start w:val="1"/>
      <w:numFmt w:val="bullet"/>
      <w:lvlText w:val=""/>
      <w:lvlJc w:val="left"/>
      <w:pPr>
        <w:tabs>
          <w:tab w:val="num" w:pos="742"/>
        </w:tabs>
        <w:ind w:left="742" w:hanging="360"/>
      </w:pPr>
      <w:rPr>
        <w:rFonts w:ascii="Wingdings" w:hAnsi="Wingdings" w:hint="default"/>
      </w:rPr>
    </w:lvl>
    <w:lvl w:ilvl="3" w:tplc="04090001" w:tentative="1">
      <w:start w:val="1"/>
      <w:numFmt w:val="bullet"/>
      <w:lvlText w:val=""/>
      <w:lvlJc w:val="left"/>
      <w:pPr>
        <w:tabs>
          <w:tab w:val="num" w:pos="1462"/>
        </w:tabs>
        <w:ind w:left="1462" w:hanging="360"/>
      </w:pPr>
      <w:rPr>
        <w:rFonts w:ascii="Symbol" w:hAnsi="Symbol" w:hint="default"/>
      </w:rPr>
    </w:lvl>
    <w:lvl w:ilvl="4" w:tplc="04090003" w:tentative="1">
      <w:start w:val="1"/>
      <w:numFmt w:val="bullet"/>
      <w:lvlText w:val="o"/>
      <w:lvlJc w:val="left"/>
      <w:pPr>
        <w:tabs>
          <w:tab w:val="num" w:pos="2182"/>
        </w:tabs>
        <w:ind w:left="2182" w:hanging="360"/>
      </w:pPr>
      <w:rPr>
        <w:rFonts w:ascii="Courier New" w:hAnsi="Courier New" w:hint="default"/>
      </w:rPr>
    </w:lvl>
    <w:lvl w:ilvl="5" w:tplc="04090005" w:tentative="1">
      <w:start w:val="1"/>
      <w:numFmt w:val="bullet"/>
      <w:lvlText w:val=""/>
      <w:lvlJc w:val="left"/>
      <w:pPr>
        <w:tabs>
          <w:tab w:val="num" w:pos="2902"/>
        </w:tabs>
        <w:ind w:left="2902" w:hanging="360"/>
      </w:pPr>
      <w:rPr>
        <w:rFonts w:ascii="Wingdings" w:hAnsi="Wingdings" w:hint="default"/>
      </w:rPr>
    </w:lvl>
    <w:lvl w:ilvl="6" w:tplc="04090001" w:tentative="1">
      <w:start w:val="1"/>
      <w:numFmt w:val="bullet"/>
      <w:lvlText w:val=""/>
      <w:lvlJc w:val="left"/>
      <w:pPr>
        <w:tabs>
          <w:tab w:val="num" w:pos="3622"/>
        </w:tabs>
        <w:ind w:left="3622" w:hanging="360"/>
      </w:pPr>
      <w:rPr>
        <w:rFonts w:ascii="Symbol" w:hAnsi="Symbol" w:hint="default"/>
      </w:rPr>
    </w:lvl>
    <w:lvl w:ilvl="7" w:tplc="04090003" w:tentative="1">
      <w:start w:val="1"/>
      <w:numFmt w:val="bullet"/>
      <w:lvlText w:val="o"/>
      <w:lvlJc w:val="left"/>
      <w:pPr>
        <w:tabs>
          <w:tab w:val="num" w:pos="4342"/>
        </w:tabs>
        <w:ind w:left="4342" w:hanging="360"/>
      </w:pPr>
      <w:rPr>
        <w:rFonts w:ascii="Courier New" w:hAnsi="Courier New" w:hint="default"/>
      </w:rPr>
    </w:lvl>
    <w:lvl w:ilvl="8" w:tplc="04090005" w:tentative="1">
      <w:start w:val="1"/>
      <w:numFmt w:val="bullet"/>
      <w:lvlText w:val=""/>
      <w:lvlJc w:val="left"/>
      <w:pPr>
        <w:tabs>
          <w:tab w:val="num" w:pos="5062"/>
        </w:tabs>
        <w:ind w:left="5062" w:hanging="360"/>
      </w:pPr>
      <w:rPr>
        <w:rFonts w:ascii="Wingdings" w:hAnsi="Wingdings" w:hint="default"/>
      </w:rPr>
    </w:lvl>
  </w:abstractNum>
  <w:abstractNum w:abstractNumId="74">
    <w:nsid w:val="55653883"/>
    <w:multiLevelType w:val="hybridMultilevel"/>
    <w:tmpl w:val="CDD647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nsid w:val="55E31EE8"/>
    <w:multiLevelType w:val="hybridMultilevel"/>
    <w:tmpl w:val="C73E2C0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nsid w:val="59957B1E"/>
    <w:multiLevelType w:val="hybridMultilevel"/>
    <w:tmpl w:val="23F02B98"/>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5B9B052E"/>
    <w:multiLevelType w:val="hybridMultilevel"/>
    <w:tmpl w:val="69D0E88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5BBD3109"/>
    <w:multiLevelType w:val="hybridMultilevel"/>
    <w:tmpl w:val="2D2EA2A2"/>
    <w:lvl w:ilvl="0" w:tplc="04090003">
      <w:start w:val="1"/>
      <w:numFmt w:val="bullet"/>
      <w:lvlText w:val="o"/>
      <w:lvlJc w:val="left"/>
      <w:pPr>
        <w:tabs>
          <w:tab w:val="num" w:pos="2880"/>
        </w:tabs>
        <w:ind w:left="2880" w:hanging="360"/>
      </w:pPr>
      <w:rPr>
        <w:rFonts w:ascii="Courier New" w:hAnsi="Courier New" w:hint="default"/>
      </w:rPr>
    </w:lvl>
    <w:lvl w:ilvl="1" w:tplc="A5123586">
      <w:numFmt w:val="bullet"/>
      <w:lvlText w:val="-"/>
      <w:lvlJc w:val="left"/>
      <w:pPr>
        <w:tabs>
          <w:tab w:val="num" w:pos="3600"/>
        </w:tabs>
        <w:ind w:left="3600" w:hanging="360"/>
      </w:pPr>
      <w:rPr>
        <w:rFonts w:ascii="Times New Roman" w:eastAsia="SimSun" w:hAnsi="Times New Roman"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79">
    <w:nsid w:val="5C782802"/>
    <w:multiLevelType w:val="hybridMultilevel"/>
    <w:tmpl w:val="89DC38BA"/>
    <w:lvl w:ilvl="0" w:tplc="A5123586">
      <w:numFmt w:val="bullet"/>
      <w:lvlText w:val="-"/>
      <w:lvlJc w:val="left"/>
      <w:pPr>
        <w:tabs>
          <w:tab w:val="num" w:pos="2160"/>
        </w:tabs>
        <w:ind w:left="2160" w:hanging="360"/>
      </w:pPr>
      <w:rPr>
        <w:rFonts w:ascii="Times New Roman" w:eastAsia="SimSun" w:hAnsi="Times New Roman"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1">
      <w:start w:val="1"/>
      <w:numFmt w:val="bullet"/>
      <w:lvlText w:val=""/>
      <w:lvlJc w:val="left"/>
      <w:pPr>
        <w:tabs>
          <w:tab w:val="num" w:pos="3600"/>
        </w:tabs>
        <w:ind w:left="3600" w:hanging="360"/>
      </w:pPr>
      <w:rPr>
        <w:rFonts w:ascii="Symbol" w:hAnsi="Symbol"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0">
    <w:nsid w:val="5D6E118E"/>
    <w:multiLevelType w:val="hybridMultilevel"/>
    <w:tmpl w:val="BB0C6638"/>
    <w:lvl w:ilvl="0" w:tplc="A5123586">
      <w:numFmt w:val="bullet"/>
      <w:lvlText w:val="-"/>
      <w:lvlJc w:val="left"/>
      <w:pPr>
        <w:tabs>
          <w:tab w:val="num" w:pos="1440"/>
        </w:tabs>
        <w:ind w:left="1440" w:hanging="360"/>
      </w:pPr>
      <w:rPr>
        <w:rFonts w:ascii="Times New Roman" w:eastAsia="SimSun" w:hAnsi="Times New Roman"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1">
    <w:nsid w:val="5DA416DC"/>
    <w:multiLevelType w:val="hybridMultilevel"/>
    <w:tmpl w:val="492C719A"/>
    <w:lvl w:ilvl="0" w:tplc="DDB02DC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5F8957D6"/>
    <w:multiLevelType w:val="hybridMultilevel"/>
    <w:tmpl w:val="0B263536"/>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nsid w:val="610A09A0"/>
    <w:multiLevelType w:val="hybridMultilevel"/>
    <w:tmpl w:val="E0E407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65B812FC"/>
    <w:multiLevelType w:val="hybridMultilevel"/>
    <w:tmpl w:val="51C2D0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66F17B53"/>
    <w:multiLevelType w:val="hybridMultilevel"/>
    <w:tmpl w:val="C400D8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89036C5"/>
    <w:multiLevelType w:val="hybridMultilevel"/>
    <w:tmpl w:val="197AE418"/>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nsid w:val="68E55F4D"/>
    <w:multiLevelType w:val="hybridMultilevel"/>
    <w:tmpl w:val="3FDC3B16"/>
    <w:lvl w:ilvl="0" w:tplc="A5123586">
      <w:numFmt w:val="bullet"/>
      <w:lvlText w:val="-"/>
      <w:lvlJc w:val="left"/>
      <w:pPr>
        <w:tabs>
          <w:tab w:val="num" w:pos="1440"/>
        </w:tabs>
        <w:ind w:left="1440" w:hanging="360"/>
      </w:pPr>
      <w:rPr>
        <w:rFonts w:ascii="Times New Roman" w:eastAsia="SimSun" w:hAnsi="Times New Roman"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8">
    <w:nsid w:val="6910635B"/>
    <w:multiLevelType w:val="hybridMultilevel"/>
    <w:tmpl w:val="AAC6FD94"/>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89">
    <w:nsid w:val="6D4244A5"/>
    <w:multiLevelType w:val="hybridMultilevel"/>
    <w:tmpl w:val="E4D07D52"/>
    <w:lvl w:ilvl="0" w:tplc="04090003">
      <w:start w:val="1"/>
      <w:numFmt w:val="bullet"/>
      <w:lvlText w:val="o"/>
      <w:lvlJc w:val="left"/>
      <w:pPr>
        <w:tabs>
          <w:tab w:val="num" w:pos="2880"/>
        </w:tabs>
        <w:ind w:left="2880" w:hanging="360"/>
      </w:pPr>
      <w:rPr>
        <w:rFonts w:ascii="Courier New" w:hAnsi="Courier New" w:hint="default"/>
      </w:rPr>
    </w:lvl>
    <w:lvl w:ilvl="1" w:tplc="A5123586">
      <w:numFmt w:val="bullet"/>
      <w:lvlText w:val="-"/>
      <w:lvlJc w:val="left"/>
      <w:pPr>
        <w:tabs>
          <w:tab w:val="num" w:pos="3600"/>
        </w:tabs>
        <w:ind w:left="3600" w:hanging="360"/>
      </w:pPr>
      <w:rPr>
        <w:rFonts w:ascii="Times New Roman" w:eastAsia="SimSun" w:hAnsi="Times New Roman"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0">
    <w:nsid w:val="6D59380E"/>
    <w:multiLevelType w:val="hybridMultilevel"/>
    <w:tmpl w:val="0F6CE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6E0C1B44"/>
    <w:multiLevelType w:val="hybridMultilevel"/>
    <w:tmpl w:val="94B4384C"/>
    <w:lvl w:ilvl="0" w:tplc="0409000F">
      <w:start w:val="1"/>
      <w:numFmt w:val="decimal"/>
      <w:lvlText w:val="%1."/>
      <w:lvlJc w:val="left"/>
      <w:pPr>
        <w:tabs>
          <w:tab w:val="num" w:pos="1440"/>
        </w:tabs>
        <w:ind w:left="1440" w:hanging="360"/>
      </w:pPr>
      <w:rPr>
        <w:rFonts w:cs="Times New Roman"/>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2">
    <w:nsid w:val="6E93566F"/>
    <w:multiLevelType w:val="hybridMultilevel"/>
    <w:tmpl w:val="5E8A467C"/>
    <w:lvl w:ilvl="0" w:tplc="756E71EE">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3">
    <w:nsid w:val="6EFA4552"/>
    <w:multiLevelType w:val="hybridMultilevel"/>
    <w:tmpl w:val="191454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1121D6E"/>
    <w:multiLevelType w:val="hybridMultilevel"/>
    <w:tmpl w:val="3FA4C9E2"/>
    <w:lvl w:ilvl="0" w:tplc="04090001">
      <w:start w:val="1"/>
      <w:numFmt w:val="bullet"/>
      <w:lvlText w:val=""/>
      <w:lvlJc w:val="left"/>
      <w:pPr>
        <w:tabs>
          <w:tab w:val="num" w:pos="1440"/>
        </w:tabs>
        <w:ind w:left="1440" w:hanging="360"/>
      </w:pPr>
      <w:rPr>
        <w:rFonts w:ascii="Symbol" w:hAnsi="Symbol" w:hint="default"/>
      </w:rPr>
    </w:lvl>
    <w:lvl w:ilvl="1" w:tplc="A5123586">
      <w:numFmt w:val="bullet"/>
      <w:lvlText w:val="-"/>
      <w:lvlJc w:val="left"/>
      <w:pPr>
        <w:tabs>
          <w:tab w:val="num" w:pos="2160"/>
        </w:tabs>
        <w:ind w:left="2160" w:hanging="360"/>
      </w:pPr>
      <w:rPr>
        <w:rFonts w:ascii="Times New Roman" w:eastAsia="SimSun" w:hAnsi="Times New Roman" w:hint="default"/>
      </w:rPr>
    </w:lvl>
    <w:lvl w:ilvl="2" w:tplc="0409000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5">
    <w:nsid w:val="73F14203"/>
    <w:multiLevelType w:val="hybridMultilevel"/>
    <w:tmpl w:val="EB269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74373B0C"/>
    <w:multiLevelType w:val="hybridMultilevel"/>
    <w:tmpl w:val="D6FAB8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526F35"/>
    <w:multiLevelType w:val="hybridMultilevel"/>
    <w:tmpl w:val="8D64B02E"/>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0F">
      <w:start w:val="1"/>
      <w:numFmt w:val="decimal"/>
      <w:lvlText w:val="%3."/>
      <w:lvlJc w:val="left"/>
      <w:pPr>
        <w:tabs>
          <w:tab w:val="num" w:pos="2340"/>
        </w:tabs>
        <w:ind w:left="234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8">
    <w:nsid w:val="76B426A0"/>
    <w:multiLevelType w:val="hybridMultilevel"/>
    <w:tmpl w:val="F34E863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160"/>
        </w:tabs>
        <w:ind w:left="216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9">
    <w:nsid w:val="77944199"/>
    <w:multiLevelType w:val="hybridMultilevel"/>
    <w:tmpl w:val="A2A6548E"/>
    <w:lvl w:ilvl="0" w:tplc="63B0F768">
      <w:start w:val="1"/>
      <w:numFmt w:val="decimal"/>
      <w:lvlText w:val="%1."/>
      <w:lvlJc w:val="right"/>
      <w:pPr>
        <w:tabs>
          <w:tab w:val="num" w:pos="1004"/>
        </w:tabs>
        <w:ind w:left="1004" w:hanging="284"/>
      </w:pPr>
      <w:rPr>
        <w:rFonts w:cs="Times New Roman" w:hint="default"/>
      </w:rPr>
    </w:lvl>
    <w:lvl w:ilvl="1" w:tplc="04090003">
      <w:start w:val="1"/>
      <w:numFmt w:val="bullet"/>
      <w:lvlText w:val="o"/>
      <w:lvlJc w:val="left"/>
      <w:pPr>
        <w:tabs>
          <w:tab w:val="num" w:pos="22"/>
        </w:tabs>
        <w:ind w:left="22" w:hanging="360"/>
      </w:pPr>
      <w:rPr>
        <w:rFonts w:ascii="Courier New" w:hAnsi="Courier New" w:hint="default"/>
      </w:rPr>
    </w:lvl>
    <w:lvl w:ilvl="2" w:tplc="04090005">
      <w:start w:val="1"/>
      <w:numFmt w:val="bullet"/>
      <w:lvlText w:val=""/>
      <w:lvlJc w:val="left"/>
      <w:pPr>
        <w:tabs>
          <w:tab w:val="num" w:pos="742"/>
        </w:tabs>
        <w:ind w:left="742" w:hanging="360"/>
      </w:pPr>
      <w:rPr>
        <w:rFonts w:ascii="Wingdings" w:hAnsi="Wingdings" w:hint="default"/>
      </w:rPr>
    </w:lvl>
    <w:lvl w:ilvl="3" w:tplc="04090001" w:tentative="1">
      <w:start w:val="1"/>
      <w:numFmt w:val="bullet"/>
      <w:lvlText w:val=""/>
      <w:lvlJc w:val="left"/>
      <w:pPr>
        <w:tabs>
          <w:tab w:val="num" w:pos="1462"/>
        </w:tabs>
        <w:ind w:left="1462" w:hanging="360"/>
      </w:pPr>
      <w:rPr>
        <w:rFonts w:ascii="Symbol" w:hAnsi="Symbol" w:hint="default"/>
      </w:rPr>
    </w:lvl>
    <w:lvl w:ilvl="4" w:tplc="04090003" w:tentative="1">
      <w:start w:val="1"/>
      <w:numFmt w:val="bullet"/>
      <w:lvlText w:val="o"/>
      <w:lvlJc w:val="left"/>
      <w:pPr>
        <w:tabs>
          <w:tab w:val="num" w:pos="2182"/>
        </w:tabs>
        <w:ind w:left="2182" w:hanging="360"/>
      </w:pPr>
      <w:rPr>
        <w:rFonts w:ascii="Courier New" w:hAnsi="Courier New" w:hint="default"/>
      </w:rPr>
    </w:lvl>
    <w:lvl w:ilvl="5" w:tplc="04090005" w:tentative="1">
      <w:start w:val="1"/>
      <w:numFmt w:val="bullet"/>
      <w:lvlText w:val=""/>
      <w:lvlJc w:val="left"/>
      <w:pPr>
        <w:tabs>
          <w:tab w:val="num" w:pos="2902"/>
        </w:tabs>
        <w:ind w:left="2902" w:hanging="360"/>
      </w:pPr>
      <w:rPr>
        <w:rFonts w:ascii="Wingdings" w:hAnsi="Wingdings" w:hint="default"/>
      </w:rPr>
    </w:lvl>
    <w:lvl w:ilvl="6" w:tplc="04090001" w:tentative="1">
      <w:start w:val="1"/>
      <w:numFmt w:val="bullet"/>
      <w:lvlText w:val=""/>
      <w:lvlJc w:val="left"/>
      <w:pPr>
        <w:tabs>
          <w:tab w:val="num" w:pos="3622"/>
        </w:tabs>
        <w:ind w:left="3622" w:hanging="360"/>
      </w:pPr>
      <w:rPr>
        <w:rFonts w:ascii="Symbol" w:hAnsi="Symbol" w:hint="default"/>
      </w:rPr>
    </w:lvl>
    <w:lvl w:ilvl="7" w:tplc="04090003" w:tentative="1">
      <w:start w:val="1"/>
      <w:numFmt w:val="bullet"/>
      <w:lvlText w:val="o"/>
      <w:lvlJc w:val="left"/>
      <w:pPr>
        <w:tabs>
          <w:tab w:val="num" w:pos="4342"/>
        </w:tabs>
        <w:ind w:left="4342" w:hanging="360"/>
      </w:pPr>
      <w:rPr>
        <w:rFonts w:ascii="Courier New" w:hAnsi="Courier New" w:hint="default"/>
      </w:rPr>
    </w:lvl>
    <w:lvl w:ilvl="8" w:tplc="04090005" w:tentative="1">
      <w:start w:val="1"/>
      <w:numFmt w:val="bullet"/>
      <w:lvlText w:val=""/>
      <w:lvlJc w:val="left"/>
      <w:pPr>
        <w:tabs>
          <w:tab w:val="num" w:pos="5062"/>
        </w:tabs>
        <w:ind w:left="5062" w:hanging="360"/>
      </w:pPr>
      <w:rPr>
        <w:rFonts w:ascii="Wingdings" w:hAnsi="Wingdings" w:hint="default"/>
      </w:rPr>
    </w:lvl>
  </w:abstractNum>
  <w:abstractNum w:abstractNumId="100">
    <w:nsid w:val="783011FB"/>
    <w:multiLevelType w:val="hybridMultilevel"/>
    <w:tmpl w:val="525A9B3C"/>
    <w:lvl w:ilvl="0" w:tplc="A5123586">
      <w:numFmt w:val="bullet"/>
      <w:lvlText w:val="-"/>
      <w:lvlJc w:val="left"/>
      <w:pPr>
        <w:tabs>
          <w:tab w:val="num" w:pos="720"/>
        </w:tabs>
        <w:ind w:left="720" w:hanging="360"/>
      </w:pPr>
      <w:rPr>
        <w:rFonts w:ascii="Times New Roman" w:eastAsia="SimSu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A5123586">
      <w:numFmt w:val="bullet"/>
      <w:lvlText w:val="-"/>
      <w:lvlJc w:val="left"/>
      <w:pPr>
        <w:tabs>
          <w:tab w:val="num" w:pos="2160"/>
        </w:tabs>
        <w:ind w:left="2160" w:hanging="360"/>
      </w:pPr>
      <w:rPr>
        <w:rFonts w:ascii="Times New Roman" w:eastAsia="SimSu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79307BB2"/>
    <w:multiLevelType w:val="hybridMultilevel"/>
    <w:tmpl w:val="3C34EC74"/>
    <w:lvl w:ilvl="0" w:tplc="04090001">
      <w:start w:val="1"/>
      <w:numFmt w:val="bullet"/>
      <w:lvlText w:val=""/>
      <w:lvlJc w:val="left"/>
      <w:pPr>
        <w:tabs>
          <w:tab w:val="num" w:pos="5040"/>
        </w:tabs>
        <w:ind w:left="5040" w:hanging="360"/>
      </w:pPr>
      <w:rPr>
        <w:rFonts w:ascii="Symbol" w:hAnsi="Symbol" w:hint="default"/>
      </w:rPr>
    </w:lvl>
    <w:lvl w:ilvl="1" w:tplc="04090003">
      <w:start w:val="1"/>
      <w:numFmt w:val="bullet"/>
      <w:lvlText w:val="o"/>
      <w:lvlJc w:val="left"/>
      <w:pPr>
        <w:tabs>
          <w:tab w:val="num" w:pos="5760"/>
        </w:tabs>
        <w:ind w:left="5760" w:hanging="360"/>
      </w:pPr>
      <w:rPr>
        <w:rFonts w:ascii="Courier New" w:hAnsi="Courier New" w:hint="default"/>
      </w:rPr>
    </w:lvl>
    <w:lvl w:ilvl="2" w:tplc="04090005">
      <w:start w:val="1"/>
      <w:numFmt w:val="bullet"/>
      <w:lvlText w:val=""/>
      <w:lvlJc w:val="left"/>
      <w:pPr>
        <w:tabs>
          <w:tab w:val="num" w:pos="6480"/>
        </w:tabs>
        <w:ind w:left="6480" w:hanging="360"/>
      </w:pPr>
      <w:rPr>
        <w:rFonts w:ascii="Wingdings" w:hAnsi="Wingdings" w:hint="default"/>
      </w:rPr>
    </w:lvl>
    <w:lvl w:ilvl="3" w:tplc="04090001">
      <w:start w:val="1"/>
      <w:numFmt w:val="bullet"/>
      <w:lvlText w:val=""/>
      <w:lvlJc w:val="left"/>
      <w:pPr>
        <w:tabs>
          <w:tab w:val="num" w:pos="7200"/>
        </w:tabs>
        <w:ind w:left="7200" w:hanging="360"/>
      </w:pPr>
      <w:rPr>
        <w:rFonts w:ascii="Symbol" w:hAnsi="Symbol" w:hint="default"/>
      </w:rPr>
    </w:lvl>
    <w:lvl w:ilvl="4" w:tplc="04090003">
      <w:start w:val="1"/>
      <w:numFmt w:val="bullet"/>
      <w:lvlText w:val="o"/>
      <w:lvlJc w:val="left"/>
      <w:pPr>
        <w:tabs>
          <w:tab w:val="num" w:pos="7920"/>
        </w:tabs>
        <w:ind w:left="7920" w:hanging="360"/>
      </w:pPr>
      <w:rPr>
        <w:rFonts w:ascii="Courier New" w:hAnsi="Courier New" w:hint="default"/>
      </w:rPr>
    </w:lvl>
    <w:lvl w:ilvl="5" w:tplc="04090005">
      <w:start w:val="1"/>
      <w:numFmt w:val="bullet"/>
      <w:lvlText w:val=""/>
      <w:lvlJc w:val="left"/>
      <w:pPr>
        <w:tabs>
          <w:tab w:val="num" w:pos="8640"/>
        </w:tabs>
        <w:ind w:left="8640" w:hanging="360"/>
      </w:pPr>
      <w:rPr>
        <w:rFonts w:ascii="Wingdings" w:hAnsi="Wingdings" w:hint="default"/>
      </w:rPr>
    </w:lvl>
    <w:lvl w:ilvl="6" w:tplc="04090001">
      <w:start w:val="1"/>
      <w:numFmt w:val="bullet"/>
      <w:lvlText w:val=""/>
      <w:lvlJc w:val="left"/>
      <w:pPr>
        <w:tabs>
          <w:tab w:val="num" w:pos="9360"/>
        </w:tabs>
        <w:ind w:left="9360" w:hanging="360"/>
      </w:pPr>
      <w:rPr>
        <w:rFonts w:ascii="Symbol" w:hAnsi="Symbol" w:hint="default"/>
      </w:rPr>
    </w:lvl>
    <w:lvl w:ilvl="7" w:tplc="04090003">
      <w:start w:val="1"/>
      <w:numFmt w:val="bullet"/>
      <w:lvlText w:val="o"/>
      <w:lvlJc w:val="left"/>
      <w:pPr>
        <w:tabs>
          <w:tab w:val="num" w:pos="10080"/>
        </w:tabs>
        <w:ind w:left="10080" w:hanging="360"/>
      </w:pPr>
      <w:rPr>
        <w:rFonts w:ascii="Courier New" w:hAnsi="Courier New" w:hint="default"/>
      </w:rPr>
    </w:lvl>
    <w:lvl w:ilvl="8" w:tplc="04090005">
      <w:start w:val="1"/>
      <w:numFmt w:val="bullet"/>
      <w:lvlText w:val=""/>
      <w:lvlJc w:val="left"/>
      <w:pPr>
        <w:tabs>
          <w:tab w:val="num" w:pos="10800"/>
        </w:tabs>
        <w:ind w:left="10800" w:hanging="360"/>
      </w:pPr>
      <w:rPr>
        <w:rFonts w:ascii="Wingdings" w:hAnsi="Wingdings" w:hint="default"/>
      </w:rPr>
    </w:lvl>
  </w:abstractNum>
  <w:abstractNum w:abstractNumId="102">
    <w:nsid w:val="7A276E08"/>
    <w:multiLevelType w:val="hybridMultilevel"/>
    <w:tmpl w:val="1234C8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7BB0700E"/>
    <w:multiLevelType w:val="hybridMultilevel"/>
    <w:tmpl w:val="3250A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7C174CB7"/>
    <w:multiLevelType w:val="hybridMultilevel"/>
    <w:tmpl w:val="AD6E04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5">
    <w:nsid w:val="7C2E5634"/>
    <w:multiLevelType w:val="hybridMultilevel"/>
    <w:tmpl w:val="B70E4B30"/>
    <w:lvl w:ilvl="0" w:tplc="181EA336">
      <w:start w:val="450"/>
      <w:numFmt w:val="bullet"/>
      <w:lvlText w:val=""/>
      <w:lvlJc w:val="left"/>
      <w:pPr>
        <w:tabs>
          <w:tab w:val="num" w:pos="363"/>
        </w:tabs>
        <w:ind w:left="363" w:hanging="363"/>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06">
    <w:nsid w:val="7C813958"/>
    <w:multiLevelType w:val="hybridMultilevel"/>
    <w:tmpl w:val="50E4B74A"/>
    <w:lvl w:ilvl="0" w:tplc="181EA336">
      <w:start w:val="450"/>
      <w:numFmt w:val="bullet"/>
      <w:lvlText w:val=""/>
      <w:lvlJc w:val="left"/>
      <w:pPr>
        <w:tabs>
          <w:tab w:val="num" w:pos="363"/>
        </w:tabs>
        <w:ind w:left="363" w:hanging="363"/>
      </w:pPr>
      <w:rPr>
        <w:rFonts w:ascii="Symbol" w:hAnsi="Symbol" w:hint="default"/>
      </w:rPr>
    </w:lvl>
    <w:lvl w:ilvl="1" w:tplc="04090003" w:tentative="1">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07">
    <w:nsid w:val="7D1A2BAC"/>
    <w:multiLevelType w:val="hybridMultilevel"/>
    <w:tmpl w:val="322E8926"/>
    <w:lvl w:ilvl="0" w:tplc="04090001">
      <w:start w:val="1"/>
      <w:numFmt w:val="bullet"/>
      <w:lvlText w:val=""/>
      <w:lvlJc w:val="left"/>
      <w:pPr>
        <w:tabs>
          <w:tab w:val="num" w:pos="720"/>
        </w:tabs>
        <w:ind w:left="720" w:hanging="360"/>
      </w:pPr>
      <w:rPr>
        <w:rFonts w:ascii="Symbol" w:hAnsi="Symbol" w:hint="default"/>
      </w:rPr>
    </w:lvl>
    <w:lvl w:ilvl="1" w:tplc="A5123586">
      <w:numFmt w:val="bullet"/>
      <w:lvlText w:val="-"/>
      <w:lvlJc w:val="left"/>
      <w:pPr>
        <w:tabs>
          <w:tab w:val="num" w:pos="1440"/>
        </w:tabs>
        <w:ind w:left="1440" w:hanging="360"/>
      </w:pPr>
      <w:rPr>
        <w:rFonts w:ascii="Times New Roman" w:eastAsia="SimSu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7E777FA7"/>
    <w:multiLevelType w:val="hybridMultilevel"/>
    <w:tmpl w:val="566A7846"/>
    <w:lvl w:ilvl="0" w:tplc="10090003">
      <w:start w:val="1"/>
      <w:numFmt w:val="bullet"/>
      <w:lvlText w:val="o"/>
      <w:lvlJc w:val="left"/>
      <w:pPr>
        <w:ind w:left="3240" w:hanging="360"/>
      </w:pPr>
      <w:rPr>
        <w:rFonts w:ascii="Courier New" w:hAnsi="Courier New" w:hint="default"/>
      </w:rPr>
    </w:lvl>
    <w:lvl w:ilvl="1" w:tplc="10090003" w:tentative="1">
      <w:start w:val="1"/>
      <w:numFmt w:val="bullet"/>
      <w:lvlText w:val="o"/>
      <w:lvlJc w:val="left"/>
      <w:pPr>
        <w:ind w:left="3960" w:hanging="360"/>
      </w:pPr>
      <w:rPr>
        <w:rFonts w:ascii="Courier New" w:hAnsi="Courier New" w:hint="default"/>
      </w:rPr>
    </w:lvl>
    <w:lvl w:ilvl="2" w:tplc="10090005" w:tentative="1">
      <w:start w:val="1"/>
      <w:numFmt w:val="bullet"/>
      <w:lvlText w:val=""/>
      <w:lvlJc w:val="left"/>
      <w:pPr>
        <w:ind w:left="4680" w:hanging="360"/>
      </w:pPr>
      <w:rPr>
        <w:rFonts w:ascii="Wingdings" w:hAnsi="Wingdings" w:hint="default"/>
      </w:rPr>
    </w:lvl>
    <w:lvl w:ilvl="3" w:tplc="10090001" w:tentative="1">
      <w:start w:val="1"/>
      <w:numFmt w:val="bullet"/>
      <w:lvlText w:val=""/>
      <w:lvlJc w:val="left"/>
      <w:pPr>
        <w:ind w:left="5400" w:hanging="360"/>
      </w:pPr>
      <w:rPr>
        <w:rFonts w:ascii="Symbol" w:hAnsi="Symbol" w:hint="default"/>
      </w:rPr>
    </w:lvl>
    <w:lvl w:ilvl="4" w:tplc="10090003" w:tentative="1">
      <w:start w:val="1"/>
      <w:numFmt w:val="bullet"/>
      <w:lvlText w:val="o"/>
      <w:lvlJc w:val="left"/>
      <w:pPr>
        <w:ind w:left="6120" w:hanging="360"/>
      </w:pPr>
      <w:rPr>
        <w:rFonts w:ascii="Courier New" w:hAnsi="Courier New" w:hint="default"/>
      </w:rPr>
    </w:lvl>
    <w:lvl w:ilvl="5" w:tplc="10090005" w:tentative="1">
      <w:start w:val="1"/>
      <w:numFmt w:val="bullet"/>
      <w:lvlText w:val=""/>
      <w:lvlJc w:val="left"/>
      <w:pPr>
        <w:ind w:left="6840" w:hanging="360"/>
      </w:pPr>
      <w:rPr>
        <w:rFonts w:ascii="Wingdings" w:hAnsi="Wingdings" w:hint="default"/>
      </w:rPr>
    </w:lvl>
    <w:lvl w:ilvl="6" w:tplc="10090001" w:tentative="1">
      <w:start w:val="1"/>
      <w:numFmt w:val="bullet"/>
      <w:lvlText w:val=""/>
      <w:lvlJc w:val="left"/>
      <w:pPr>
        <w:ind w:left="7560" w:hanging="360"/>
      </w:pPr>
      <w:rPr>
        <w:rFonts w:ascii="Symbol" w:hAnsi="Symbol" w:hint="default"/>
      </w:rPr>
    </w:lvl>
    <w:lvl w:ilvl="7" w:tplc="10090003" w:tentative="1">
      <w:start w:val="1"/>
      <w:numFmt w:val="bullet"/>
      <w:lvlText w:val="o"/>
      <w:lvlJc w:val="left"/>
      <w:pPr>
        <w:ind w:left="8280" w:hanging="360"/>
      </w:pPr>
      <w:rPr>
        <w:rFonts w:ascii="Courier New" w:hAnsi="Courier New" w:hint="default"/>
      </w:rPr>
    </w:lvl>
    <w:lvl w:ilvl="8" w:tplc="10090005" w:tentative="1">
      <w:start w:val="1"/>
      <w:numFmt w:val="bullet"/>
      <w:lvlText w:val=""/>
      <w:lvlJc w:val="left"/>
      <w:pPr>
        <w:ind w:left="9000" w:hanging="360"/>
      </w:pPr>
      <w:rPr>
        <w:rFonts w:ascii="Wingdings" w:hAnsi="Wingdings" w:hint="default"/>
      </w:rPr>
    </w:lvl>
  </w:abstractNum>
  <w:abstractNum w:abstractNumId="109">
    <w:nsid w:val="7F9C48A5"/>
    <w:multiLevelType w:val="hybridMultilevel"/>
    <w:tmpl w:val="08B2D1A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11"/>
  </w:num>
  <w:num w:numId="3">
    <w:abstractNumId w:val="104"/>
  </w:num>
  <w:num w:numId="4">
    <w:abstractNumId w:val="31"/>
  </w:num>
  <w:num w:numId="5">
    <w:abstractNumId w:val="28"/>
  </w:num>
  <w:num w:numId="6">
    <w:abstractNumId w:val="30"/>
  </w:num>
  <w:num w:numId="7">
    <w:abstractNumId w:val="85"/>
  </w:num>
  <w:num w:numId="8">
    <w:abstractNumId w:val="98"/>
  </w:num>
  <w:num w:numId="9">
    <w:abstractNumId w:val="92"/>
  </w:num>
  <w:num w:numId="10">
    <w:abstractNumId w:val="7"/>
  </w:num>
  <w:num w:numId="11">
    <w:abstractNumId w:val="76"/>
  </w:num>
  <w:num w:numId="12">
    <w:abstractNumId w:val="46"/>
  </w:num>
  <w:num w:numId="13">
    <w:abstractNumId w:val="101"/>
  </w:num>
  <w:num w:numId="14">
    <w:abstractNumId w:val="17"/>
  </w:num>
  <w:num w:numId="15">
    <w:abstractNumId w:val="38"/>
  </w:num>
  <w:num w:numId="16">
    <w:abstractNumId w:val="24"/>
  </w:num>
  <w:num w:numId="17">
    <w:abstractNumId w:val="57"/>
  </w:num>
  <w:num w:numId="18">
    <w:abstractNumId w:val="21"/>
  </w:num>
  <w:num w:numId="19">
    <w:abstractNumId w:val="66"/>
  </w:num>
  <w:num w:numId="20">
    <w:abstractNumId w:val="64"/>
  </w:num>
  <w:num w:numId="21">
    <w:abstractNumId w:val="99"/>
  </w:num>
  <w:num w:numId="22">
    <w:abstractNumId w:val="72"/>
  </w:num>
  <w:num w:numId="23">
    <w:abstractNumId w:val="73"/>
  </w:num>
  <w:num w:numId="24">
    <w:abstractNumId w:val="0"/>
  </w:num>
  <w:num w:numId="25">
    <w:abstractNumId w:val="52"/>
  </w:num>
  <w:num w:numId="26">
    <w:abstractNumId w:val="32"/>
  </w:num>
  <w:num w:numId="27">
    <w:abstractNumId w:val="75"/>
  </w:num>
  <w:num w:numId="28">
    <w:abstractNumId w:val="53"/>
  </w:num>
  <w:num w:numId="29">
    <w:abstractNumId w:val="48"/>
  </w:num>
  <w:num w:numId="30">
    <w:abstractNumId w:val="20"/>
  </w:num>
  <w:num w:numId="31">
    <w:abstractNumId w:val="42"/>
  </w:num>
  <w:num w:numId="32">
    <w:abstractNumId w:val="81"/>
  </w:num>
  <w:num w:numId="33">
    <w:abstractNumId w:val="82"/>
  </w:num>
  <w:num w:numId="34">
    <w:abstractNumId w:val="90"/>
  </w:num>
  <w:num w:numId="35">
    <w:abstractNumId w:val="47"/>
  </w:num>
  <w:num w:numId="36">
    <w:abstractNumId w:val="77"/>
  </w:num>
  <w:num w:numId="37">
    <w:abstractNumId w:val="97"/>
  </w:num>
  <w:num w:numId="38">
    <w:abstractNumId w:val="35"/>
  </w:num>
  <w:num w:numId="39">
    <w:abstractNumId w:val="41"/>
  </w:num>
  <w:num w:numId="40">
    <w:abstractNumId w:val="103"/>
  </w:num>
  <w:num w:numId="41">
    <w:abstractNumId w:val="8"/>
  </w:num>
  <w:num w:numId="42">
    <w:abstractNumId w:val="68"/>
  </w:num>
  <w:num w:numId="43">
    <w:abstractNumId w:val="55"/>
  </w:num>
  <w:num w:numId="44">
    <w:abstractNumId w:val="45"/>
  </w:num>
  <w:num w:numId="45">
    <w:abstractNumId w:val="106"/>
  </w:num>
  <w:num w:numId="46">
    <w:abstractNumId w:val="16"/>
  </w:num>
  <w:num w:numId="47">
    <w:abstractNumId w:val="105"/>
  </w:num>
  <w:num w:numId="48">
    <w:abstractNumId w:val="3"/>
  </w:num>
  <w:num w:numId="49">
    <w:abstractNumId w:val="27"/>
  </w:num>
  <w:num w:numId="50">
    <w:abstractNumId w:val="44"/>
  </w:num>
  <w:num w:numId="51">
    <w:abstractNumId w:val="12"/>
  </w:num>
  <w:num w:numId="52">
    <w:abstractNumId w:val="23"/>
  </w:num>
  <w:num w:numId="53">
    <w:abstractNumId w:val="84"/>
  </w:num>
  <w:num w:numId="54">
    <w:abstractNumId w:val="95"/>
  </w:num>
  <w:num w:numId="55">
    <w:abstractNumId w:val="93"/>
  </w:num>
  <w:num w:numId="56">
    <w:abstractNumId w:val="83"/>
  </w:num>
  <w:num w:numId="57">
    <w:abstractNumId w:val="22"/>
  </w:num>
  <w:num w:numId="58">
    <w:abstractNumId w:val="49"/>
  </w:num>
  <w:num w:numId="59">
    <w:abstractNumId w:val="65"/>
  </w:num>
  <w:num w:numId="60">
    <w:abstractNumId w:val="1"/>
  </w:num>
  <w:num w:numId="61">
    <w:abstractNumId w:val="9"/>
  </w:num>
  <w:num w:numId="62">
    <w:abstractNumId w:val="80"/>
  </w:num>
  <w:num w:numId="63">
    <w:abstractNumId w:val="87"/>
  </w:num>
  <w:num w:numId="64">
    <w:abstractNumId w:val="67"/>
  </w:num>
  <w:num w:numId="65">
    <w:abstractNumId w:val="58"/>
  </w:num>
  <w:num w:numId="66">
    <w:abstractNumId w:val="29"/>
  </w:num>
  <w:num w:numId="67">
    <w:abstractNumId w:val="107"/>
  </w:num>
  <w:num w:numId="68">
    <w:abstractNumId w:val="34"/>
  </w:num>
  <w:num w:numId="69">
    <w:abstractNumId w:val="13"/>
  </w:num>
  <w:num w:numId="70">
    <w:abstractNumId w:val="37"/>
  </w:num>
  <w:num w:numId="71">
    <w:abstractNumId w:val="109"/>
  </w:num>
  <w:num w:numId="72">
    <w:abstractNumId w:val="88"/>
  </w:num>
  <w:num w:numId="73">
    <w:abstractNumId w:val="62"/>
  </w:num>
  <w:num w:numId="74">
    <w:abstractNumId w:val="63"/>
  </w:num>
  <w:num w:numId="75">
    <w:abstractNumId w:val="40"/>
  </w:num>
  <w:num w:numId="76">
    <w:abstractNumId w:val="15"/>
  </w:num>
  <w:num w:numId="77">
    <w:abstractNumId w:val="43"/>
  </w:num>
  <w:num w:numId="78">
    <w:abstractNumId w:val="86"/>
  </w:num>
  <w:num w:numId="79">
    <w:abstractNumId w:val="96"/>
  </w:num>
  <w:num w:numId="80">
    <w:abstractNumId w:val="10"/>
  </w:num>
  <w:num w:numId="81">
    <w:abstractNumId w:val="91"/>
  </w:num>
  <w:num w:numId="82">
    <w:abstractNumId w:val="14"/>
  </w:num>
  <w:num w:numId="83">
    <w:abstractNumId w:val="102"/>
  </w:num>
  <w:num w:numId="84">
    <w:abstractNumId w:val="60"/>
  </w:num>
  <w:num w:numId="85">
    <w:abstractNumId w:val="54"/>
  </w:num>
  <w:num w:numId="86">
    <w:abstractNumId w:val="59"/>
  </w:num>
  <w:num w:numId="87">
    <w:abstractNumId w:val="5"/>
  </w:num>
  <w:num w:numId="88">
    <w:abstractNumId w:val="2"/>
  </w:num>
  <w:num w:numId="89">
    <w:abstractNumId w:val="100"/>
  </w:num>
  <w:num w:numId="90">
    <w:abstractNumId w:val="94"/>
  </w:num>
  <w:num w:numId="91">
    <w:abstractNumId w:val="79"/>
  </w:num>
  <w:num w:numId="92">
    <w:abstractNumId w:val="39"/>
  </w:num>
  <w:num w:numId="93">
    <w:abstractNumId w:val="89"/>
  </w:num>
  <w:num w:numId="94">
    <w:abstractNumId w:val="33"/>
  </w:num>
  <w:num w:numId="95">
    <w:abstractNumId w:val="78"/>
  </w:num>
  <w:num w:numId="96">
    <w:abstractNumId w:val="70"/>
  </w:num>
  <w:num w:numId="97">
    <w:abstractNumId w:val="56"/>
  </w:num>
  <w:num w:numId="98">
    <w:abstractNumId w:val="26"/>
  </w:num>
  <w:num w:numId="99">
    <w:abstractNumId w:val="51"/>
  </w:num>
  <w:num w:numId="100">
    <w:abstractNumId w:val="69"/>
  </w:num>
  <w:num w:numId="101">
    <w:abstractNumId w:val="108"/>
  </w:num>
  <w:num w:numId="102">
    <w:abstractNumId w:val="6"/>
  </w:num>
  <w:num w:numId="103">
    <w:abstractNumId w:val="25"/>
  </w:num>
  <w:num w:numId="104">
    <w:abstractNumId w:val="36"/>
  </w:num>
  <w:num w:numId="105">
    <w:abstractNumId w:val="61"/>
  </w:num>
  <w:num w:numId="106">
    <w:abstractNumId w:val="74"/>
  </w:num>
  <w:num w:numId="107">
    <w:abstractNumId w:val="18"/>
  </w:num>
  <w:num w:numId="108">
    <w:abstractNumId w:val="19"/>
  </w:num>
  <w:num w:numId="109">
    <w:abstractNumId w:val="4"/>
  </w:num>
  <w:num w:numId="110">
    <w:abstractNumId w:val="71"/>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04FE"/>
    <w:rsid w:val="000104FE"/>
    <w:rsid w:val="00013ECC"/>
    <w:rsid w:val="000405CD"/>
    <w:rsid w:val="00056906"/>
    <w:rsid w:val="0006148D"/>
    <w:rsid w:val="000664CC"/>
    <w:rsid w:val="00072FB2"/>
    <w:rsid w:val="000925B7"/>
    <w:rsid w:val="000A4FFB"/>
    <w:rsid w:val="000B286B"/>
    <w:rsid w:val="000B4120"/>
    <w:rsid w:val="000D34D8"/>
    <w:rsid w:val="000D366E"/>
    <w:rsid w:val="000E5B58"/>
    <w:rsid w:val="000E5EF6"/>
    <w:rsid w:val="000E6B3A"/>
    <w:rsid w:val="00107EA3"/>
    <w:rsid w:val="0012648D"/>
    <w:rsid w:val="00143E28"/>
    <w:rsid w:val="0014428A"/>
    <w:rsid w:val="0014520C"/>
    <w:rsid w:val="001564E9"/>
    <w:rsid w:val="0015746D"/>
    <w:rsid w:val="00163BCC"/>
    <w:rsid w:val="00197023"/>
    <w:rsid w:val="001A7BD6"/>
    <w:rsid w:val="001B7A4D"/>
    <w:rsid w:val="001C4B6E"/>
    <w:rsid w:val="001C6C57"/>
    <w:rsid w:val="001D3DBB"/>
    <w:rsid w:val="001E2770"/>
    <w:rsid w:val="001E41DA"/>
    <w:rsid w:val="001E6BC6"/>
    <w:rsid w:val="001F7BF0"/>
    <w:rsid w:val="00203C77"/>
    <w:rsid w:val="00205C71"/>
    <w:rsid w:val="00213BFA"/>
    <w:rsid w:val="00216854"/>
    <w:rsid w:val="00232E18"/>
    <w:rsid w:val="002664B9"/>
    <w:rsid w:val="002763DD"/>
    <w:rsid w:val="00283267"/>
    <w:rsid w:val="00290B79"/>
    <w:rsid w:val="00293336"/>
    <w:rsid w:val="0029383E"/>
    <w:rsid w:val="002B1519"/>
    <w:rsid w:val="002C4670"/>
    <w:rsid w:val="002C59F4"/>
    <w:rsid w:val="002D647F"/>
    <w:rsid w:val="002E204C"/>
    <w:rsid w:val="00302B50"/>
    <w:rsid w:val="0030529D"/>
    <w:rsid w:val="0032563C"/>
    <w:rsid w:val="00337220"/>
    <w:rsid w:val="003571F2"/>
    <w:rsid w:val="003600A7"/>
    <w:rsid w:val="00370C39"/>
    <w:rsid w:val="00380AC6"/>
    <w:rsid w:val="003938EE"/>
    <w:rsid w:val="003A1933"/>
    <w:rsid w:val="003A1B73"/>
    <w:rsid w:val="003B48E0"/>
    <w:rsid w:val="003B77E3"/>
    <w:rsid w:val="003C41EA"/>
    <w:rsid w:val="003D477E"/>
    <w:rsid w:val="003D79B1"/>
    <w:rsid w:val="003F0109"/>
    <w:rsid w:val="003F4A0C"/>
    <w:rsid w:val="004043A5"/>
    <w:rsid w:val="004102B7"/>
    <w:rsid w:val="004112D8"/>
    <w:rsid w:val="00416448"/>
    <w:rsid w:val="004364AF"/>
    <w:rsid w:val="004508D2"/>
    <w:rsid w:val="00477B01"/>
    <w:rsid w:val="004877D6"/>
    <w:rsid w:val="004A784C"/>
    <w:rsid w:val="004B4F92"/>
    <w:rsid w:val="004C3EAD"/>
    <w:rsid w:val="004C72AA"/>
    <w:rsid w:val="004D3F70"/>
    <w:rsid w:val="004E1758"/>
    <w:rsid w:val="004E3AF2"/>
    <w:rsid w:val="004E4E15"/>
    <w:rsid w:val="00503365"/>
    <w:rsid w:val="0051436E"/>
    <w:rsid w:val="00526D6A"/>
    <w:rsid w:val="00540C06"/>
    <w:rsid w:val="005427CD"/>
    <w:rsid w:val="00544C05"/>
    <w:rsid w:val="00547FA6"/>
    <w:rsid w:val="00550605"/>
    <w:rsid w:val="0056049F"/>
    <w:rsid w:val="00560E60"/>
    <w:rsid w:val="005668E9"/>
    <w:rsid w:val="00567F3D"/>
    <w:rsid w:val="00574173"/>
    <w:rsid w:val="00580484"/>
    <w:rsid w:val="00593D45"/>
    <w:rsid w:val="005B1C30"/>
    <w:rsid w:val="005B74DD"/>
    <w:rsid w:val="005D04A5"/>
    <w:rsid w:val="005E5ECC"/>
    <w:rsid w:val="0060085D"/>
    <w:rsid w:val="006040EC"/>
    <w:rsid w:val="00605234"/>
    <w:rsid w:val="00647FD6"/>
    <w:rsid w:val="00650D6F"/>
    <w:rsid w:val="00654801"/>
    <w:rsid w:val="00667150"/>
    <w:rsid w:val="0067341E"/>
    <w:rsid w:val="006743F5"/>
    <w:rsid w:val="00685F0A"/>
    <w:rsid w:val="00695FEB"/>
    <w:rsid w:val="006A2B75"/>
    <w:rsid w:val="006A3136"/>
    <w:rsid w:val="006A55E0"/>
    <w:rsid w:val="006A7108"/>
    <w:rsid w:val="006C1367"/>
    <w:rsid w:val="00700F90"/>
    <w:rsid w:val="00702053"/>
    <w:rsid w:val="007170D8"/>
    <w:rsid w:val="00732C62"/>
    <w:rsid w:val="00751444"/>
    <w:rsid w:val="00773934"/>
    <w:rsid w:val="00794FB2"/>
    <w:rsid w:val="007A1F8B"/>
    <w:rsid w:val="007A2DD5"/>
    <w:rsid w:val="007B7BBE"/>
    <w:rsid w:val="007D4FD7"/>
    <w:rsid w:val="007E036C"/>
    <w:rsid w:val="007E52F0"/>
    <w:rsid w:val="00806653"/>
    <w:rsid w:val="00810BD1"/>
    <w:rsid w:val="008116C3"/>
    <w:rsid w:val="00824341"/>
    <w:rsid w:val="008343AF"/>
    <w:rsid w:val="00881B41"/>
    <w:rsid w:val="00885491"/>
    <w:rsid w:val="008A2949"/>
    <w:rsid w:val="008A4604"/>
    <w:rsid w:val="008C5478"/>
    <w:rsid w:val="008D6749"/>
    <w:rsid w:val="008E1F33"/>
    <w:rsid w:val="008F09BF"/>
    <w:rsid w:val="0090547A"/>
    <w:rsid w:val="00925D06"/>
    <w:rsid w:val="0093058C"/>
    <w:rsid w:val="009442E7"/>
    <w:rsid w:val="00972F75"/>
    <w:rsid w:val="009867F5"/>
    <w:rsid w:val="009876AB"/>
    <w:rsid w:val="009901A5"/>
    <w:rsid w:val="00992DE9"/>
    <w:rsid w:val="00993AC1"/>
    <w:rsid w:val="009A3C3F"/>
    <w:rsid w:val="009A580F"/>
    <w:rsid w:val="009B7A72"/>
    <w:rsid w:val="009C1CE7"/>
    <w:rsid w:val="009C5EA4"/>
    <w:rsid w:val="009C6A47"/>
    <w:rsid w:val="009D05F0"/>
    <w:rsid w:val="009D380F"/>
    <w:rsid w:val="009D48E3"/>
    <w:rsid w:val="009E08BC"/>
    <w:rsid w:val="009E64E7"/>
    <w:rsid w:val="009F32C9"/>
    <w:rsid w:val="00A33D37"/>
    <w:rsid w:val="00A465E3"/>
    <w:rsid w:val="00A63001"/>
    <w:rsid w:val="00A85DB6"/>
    <w:rsid w:val="00A87C22"/>
    <w:rsid w:val="00AA3A57"/>
    <w:rsid w:val="00AB0CAD"/>
    <w:rsid w:val="00AB6223"/>
    <w:rsid w:val="00AB675D"/>
    <w:rsid w:val="00AE172E"/>
    <w:rsid w:val="00AE1986"/>
    <w:rsid w:val="00AF7289"/>
    <w:rsid w:val="00B03806"/>
    <w:rsid w:val="00B12688"/>
    <w:rsid w:val="00B2148D"/>
    <w:rsid w:val="00B226EB"/>
    <w:rsid w:val="00B25DE5"/>
    <w:rsid w:val="00B27DD8"/>
    <w:rsid w:val="00B50C56"/>
    <w:rsid w:val="00B55E11"/>
    <w:rsid w:val="00B6628F"/>
    <w:rsid w:val="00B67996"/>
    <w:rsid w:val="00B74594"/>
    <w:rsid w:val="00BB7C41"/>
    <w:rsid w:val="00BD1B9D"/>
    <w:rsid w:val="00BE2DFA"/>
    <w:rsid w:val="00BE358A"/>
    <w:rsid w:val="00BE680B"/>
    <w:rsid w:val="00BF0D4C"/>
    <w:rsid w:val="00BF10A7"/>
    <w:rsid w:val="00BF59E6"/>
    <w:rsid w:val="00C25A0A"/>
    <w:rsid w:val="00C26831"/>
    <w:rsid w:val="00C40FC1"/>
    <w:rsid w:val="00C412F0"/>
    <w:rsid w:val="00C471FC"/>
    <w:rsid w:val="00C50E47"/>
    <w:rsid w:val="00C60E84"/>
    <w:rsid w:val="00C72121"/>
    <w:rsid w:val="00C77B99"/>
    <w:rsid w:val="00C81323"/>
    <w:rsid w:val="00C9179E"/>
    <w:rsid w:val="00C9189A"/>
    <w:rsid w:val="00CA0787"/>
    <w:rsid w:val="00CA0F22"/>
    <w:rsid w:val="00CA7395"/>
    <w:rsid w:val="00CC40F5"/>
    <w:rsid w:val="00CC51FC"/>
    <w:rsid w:val="00CC6D0D"/>
    <w:rsid w:val="00CD2E6B"/>
    <w:rsid w:val="00CD7DEA"/>
    <w:rsid w:val="00CF0D02"/>
    <w:rsid w:val="00CF0F00"/>
    <w:rsid w:val="00CF2710"/>
    <w:rsid w:val="00CF32CD"/>
    <w:rsid w:val="00D039E1"/>
    <w:rsid w:val="00D37396"/>
    <w:rsid w:val="00D554F1"/>
    <w:rsid w:val="00D745C1"/>
    <w:rsid w:val="00D77FAB"/>
    <w:rsid w:val="00D819AB"/>
    <w:rsid w:val="00D83B17"/>
    <w:rsid w:val="00D86602"/>
    <w:rsid w:val="00D86A9A"/>
    <w:rsid w:val="00D9013E"/>
    <w:rsid w:val="00D93899"/>
    <w:rsid w:val="00DB7A5B"/>
    <w:rsid w:val="00DC12FE"/>
    <w:rsid w:val="00DD3AFF"/>
    <w:rsid w:val="00E0151E"/>
    <w:rsid w:val="00E0271D"/>
    <w:rsid w:val="00E124CD"/>
    <w:rsid w:val="00E1403D"/>
    <w:rsid w:val="00E2133E"/>
    <w:rsid w:val="00E23295"/>
    <w:rsid w:val="00E416A0"/>
    <w:rsid w:val="00E44EC0"/>
    <w:rsid w:val="00E521AD"/>
    <w:rsid w:val="00E5490E"/>
    <w:rsid w:val="00E666DD"/>
    <w:rsid w:val="00E807DC"/>
    <w:rsid w:val="00E86A6F"/>
    <w:rsid w:val="00E9072E"/>
    <w:rsid w:val="00E91290"/>
    <w:rsid w:val="00E91E74"/>
    <w:rsid w:val="00E97141"/>
    <w:rsid w:val="00EB66BA"/>
    <w:rsid w:val="00ED656A"/>
    <w:rsid w:val="00EF3E8C"/>
    <w:rsid w:val="00F127C9"/>
    <w:rsid w:val="00F41E94"/>
    <w:rsid w:val="00F44895"/>
    <w:rsid w:val="00F4787F"/>
    <w:rsid w:val="00F54E3F"/>
    <w:rsid w:val="00F550F4"/>
    <w:rsid w:val="00F822AC"/>
    <w:rsid w:val="00FA08DB"/>
    <w:rsid w:val="00FA12FA"/>
    <w:rsid w:val="00FB103F"/>
    <w:rsid w:val="00FB1A4D"/>
    <w:rsid w:val="00FB40FD"/>
    <w:rsid w:val="00FD3C0D"/>
    <w:rsid w:val="00FD56C2"/>
    <w:rsid w:val="00FF586B"/>
    <w:rsid w:val="00FF6F1C"/>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2FE"/>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F0D02"/>
    <w:pPr>
      <w:ind w:left="720"/>
      <w:contextualSpacing/>
    </w:pPr>
  </w:style>
  <w:style w:type="table" w:styleId="TableGrid">
    <w:name w:val="Table Grid"/>
    <w:basedOn w:val="TableNormal"/>
    <w:uiPriority w:val="99"/>
    <w:rsid w:val="00D039E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51436E"/>
    <w:pPr>
      <w:tabs>
        <w:tab w:val="center" w:pos="4680"/>
        <w:tab w:val="right" w:pos="9360"/>
      </w:tabs>
    </w:pPr>
  </w:style>
  <w:style w:type="character" w:customStyle="1" w:styleId="HeaderChar">
    <w:name w:val="Header Char"/>
    <w:basedOn w:val="DefaultParagraphFont"/>
    <w:link w:val="Header"/>
    <w:uiPriority w:val="99"/>
    <w:semiHidden/>
    <w:locked/>
    <w:rsid w:val="0051436E"/>
    <w:rPr>
      <w:rFonts w:cs="Times New Roman"/>
      <w:sz w:val="24"/>
      <w:szCs w:val="24"/>
      <w:lang w:val="en-US" w:eastAsia="en-US"/>
    </w:rPr>
  </w:style>
  <w:style w:type="paragraph" w:styleId="Footer">
    <w:name w:val="footer"/>
    <w:basedOn w:val="Normal"/>
    <w:link w:val="FooterChar"/>
    <w:uiPriority w:val="99"/>
    <w:rsid w:val="0051436E"/>
    <w:pPr>
      <w:tabs>
        <w:tab w:val="center" w:pos="4680"/>
        <w:tab w:val="right" w:pos="9360"/>
      </w:tabs>
    </w:pPr>
  </w:style>
  <w:style w:type="character" w:customStyle="1" w:styleId="FooterChar">
    <w:name w:val="Footer Char"/>
    <w:basedOn w:val="DefaultParagraphFont"/>
    <w:link w:val="Footer"/>
    <w:uiPriority w:val="99"/>
    <w:locked/>
    <w:rsid w:val="0051436E"/>
    <w:rPr>
      <w:rFonts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87183336">
      <w:marLeft w:val="0"/>
      <w:marRight w:val="0"/>
      <w:marTop w:val="0"/>
      <w:marBottom w:val="0"/>
      <w:divBdr>
        <w:top w:val="none" w:sz="0" w:space="0" w:color="auto"/>
        <w:left w:val="none" w:sz="0" w:space="0" w:color="auto"/>
        <w:bottom w:val="none" w:sz="0" w:space="0" w:color="auto"/>
        <w:right w:val="none" w:sz="0" w:space="0" w:color="auto"/>
      </w:divBdr>
    </w:div>
    <w:div w:id="887183337">
      <w:marLeft w:val="0"/>
      <w:marRight w:val="0"/>
      <w:marTop w:val="0"/>
      <w:marBottom w:val="0"/>
      <w:divBdr>
        <w:top w:val="none" w:sz="0" w:space="0" w:color="auto"/>
        <w:left w:val="none" w:sz="0" w:space="0" w:color="auto"/>
        <w:bottom w:val="none" w:sz="0" w:space="0" w:color="auto"/>
        <w:right w:val="none" w:sz="0" w:space="0" w:color="auto"/>
      </w:divBdr>
    </w:div>
    <w:div w:id="887183338">
      <w:marLeft w:val="0"/>
      <w:marRight w:val="0"/>
      <w:marTop w:val="0"/>
      <w:marBottom w:val="0"/>
      <w:divBdr>
        <w:top w:val="none" w:sz="0" w:space="0" w:color="auto"/>
        <w:left w:val="none" w:sz="0" w:space="0" w:color="auto"/>
        <w:bottom w:val="none" w:sz="0" w:space="0" w:color="auto"/>
        <w:right w:val="none" w:sz="0" w:space="0" w:color="auto"/>
      </w:divBdr>
    </w:div>
    <w:div w:id="887183339">
      <w:marLeft w:val="0"/>
      <w:marRight w:val="0"/>
      <w:marTop w:val="0"/>
      <w:marBottom w:val="0"/>
      <w:divBdr>
        <w:top w:val="none" w:sz="0" w:space="0" w:color="auto"/>
        <w:left w:val="none" w:sz="0" w:space="0" w:color="auto"/>
        <w:bottom w:val="none" w:sz="0" w:space="0" w:color="auto"/>
        <w:right w:val="none" w:sz="0" w:space="0" w:color="auto"/>
      </w:divBdr>
    </w:div>
    <w:div w:id="887183340">
      <w:marLeft w:val="0"/>
      <w:marRight w:val="0"/>
      <w:marTop w:val="0"/>
      <w:marBottom w:val="0"/>
      <w:divBdr>
        <w:top w:val="none" w:sz="0" w:space="0" w:color="auto"/>
        <w:left w:val="none" w:sz="0" w:space="0" w:color="auto"/>
        <w:bottom w:val="none" w:sz="0" w:space="0" w:color="auto"/>
        <w:right w:val="none" w:sz="0" w:space="0" w:color="auto"/>
      </w:divBdr>
    </w:div>
    <w:div w:id="887183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39</Pages>
  <Words>11323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 Exam Review</dc:title>
  <dc:subject/>
  <dc:creator>MUSTAPHA</dc:creator>
  <cp:keywords/>
  <dc:description/>
  <cp:lastModifiedBy>Ellen</cp:lastModifiedBy>
  <cp:revision>2</cp:revision>
  <dcterms:created xsi:type="dcterms:W3CDTF">2010-10-17T01:03:00Z</dcterms:created>
  <dcterms:modified xsi:type="dcterms:W3CDTF">2010-10-17T01:03:00Z</dcterms:modified>
</cp:coreProperties>
</file>